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F079D" w:rsidRDefault="003D4A19">
      <w:pPr>
        <w:pStyle w:val="CRCoverPage"/>
        <w:tabs>
          <w:tab w:val="right" w:pos="9639"/>
        </w:tabs>
        <w:spacing w:after="0"/>
        <w:rPr>
          <w:b/>
          <w:i/>
          <w:noProof/>
          <w:sz w:val="28"/>
        </w:rPr>
      </w:pPr>
      <w:r w:rsidRPr="00EF079D">
        <w:rPr>
          <w:b/>
          <w:noProof/>
          <w:sz w:val="24"/>
        </w:rPr>
        <w:t>3GPP TSG-</w:t>
      </w:r>
      <w:r w:rsidRPr="00EF079D">
        <w:rPr>
          <w:b/>
          <w:noProof/>
          <w:sz w:val="24"/>
        </w:rPr>
        <w:fldChar w:fldCharType="begin"/>
      </w:r>
      <w:r w:rsidRPr="00EF079D">
        <w:rPr>
          <w:b/>
          <w:noProof/>
          <w:sz w:val="24"/>
        </w:rPr>
        <w:instrText xml:space="preserve"> DOCPROPERTY  TSG/WGRef  \* MERGEFORMAT </w:instrText>
      </w:r>
      <w:r w:rsidRPr="00EF079D">
        <w:rPr>
          <w:b/>
          <w:noProof/>
          <w:sz w:val="24"/>
        </w:rPr>
        <w:fldChar w:fldCharType="separate"/>
      </w:r>
      <w:r w:rsidRPr="00EF079D">
        <w:rPr>
          <w:b/>
          <w:noProof/>
          <w:sz w:val="24"/>
        </w:rPr>
        <w:t>RAN5</w:t>
      </w:r>
      <w:r w:rsidRPr="00EF079D">
        <w:rPr>
          <w:b/>
          <w:noProof/>
          <w:sz w:val="24"/>
        </w:rPr>
        <w:fldChar w:fldCharType="end"/>
      </w:r>
      <w:r w:rsidR="002006D8" w:rsidRPr="00EF079D">
        <w:rPr>
          <w:b/>
          <w:noProof/>
          <w:sz w:val="24"/>
        </w:rPr>
        <w:t xml:space="preserve"> Meeting #</w:t>
      </w:r>
      <w:r w:rsidRPr="00EF079D">
        <w:rPr>
          <w:b/>
          <w:noProof/>
          <w:sz w:val="24"/>
        </w:rPr>
        <w:t>9</w:t>
      </w:r>
      <w:r w:rsidR="002006D8" w:rsidRPr="00EF079D">
        <w:rPr>
          <w:b/>
          <w:noProof/>
          <w:sz w:val="24"/>
        </w:rPr>
        <w:t>0</w:t>
      </w:r>
      <w:r w:rsidRPr="00EF079D">
        <w:rPr>
          <w:b/>
          <w:noProof/>
          <w:sz w:val="24"/>
        </w:rPr>
        <w:t>-</w:t>
      </w:r>
      <w:r w:rsidRPr="00EF079D">
        <w:rPr>
          <w:rFonts w:hint="eastAsia"/>
          <w:b/>
          <w:noProof/>
          <w:sz w:val="24"/>
          <w:lang w:eastAsia="zh-CN"/>
        </w:rPr>
        <w:t>e</w:t>
      </w:r>
      <w:r w:rsidR="001E41F3" w:rsidRPr="00EF079D">
        <w:rPr>
          <w:b/>
          <w:i/>
          <w:noProof/>
          <w:sz w:val="28"/>
        </w:rPr>
        <w:tab/>
      </w:r>
      <w:r w:rsidR="00964A50" w:rsidRPr="00EF079D">
        <w:rPr>
          <w:b/>
          <w:i/>
          <w:noProof/>
          <w:sz w:val="28"/>
        </w:rPr>
        <w:t>R5-21</w:t>
      </w:r>
      <w:r w:rsidR="00C17078">
        <w:rPr>
          <w:b/>
          <w:i/>
          <w:noProof/>
          <w:sz w:val="28"/>
        </w:rPr>
        <w:t>1313</w:t>
      </w:r>
    </w:p>
    <w:p w:rsidR="001E41F3" w:rsidRPr="00EF079D" w:rsidRDefault="003D4A19" w:rsidP="005E2C44">
      <w:pPr>
        <w:pStyle w:val="CRCoverPage"/>
        <w:outlineLvl w:val="0"/>
        <w:rPr>
          <w:b/>
          <w:noProof/>
          <w:sz w:val="24"/>
        </w:rPr>
      </w:pPr>
      <w:r w:rsidRPr="00EF079D">
        <w:rPr>
          <w:b/>
          <w:noProof/>
          <w:sz w:val="24"/>
        </w:rPr>
        <w:t>Electronic Meeting</w:t>
      </w:r>
      <w:r w:rsidRPr="00EF079D">
        <w:fldChar w:fldCharType="begin"/>
      </w:r>
      <w:r w:rsidRPr="00EF079D">
        <w:instrText xml:space="preserve"> DOCPROPERTY  Country  \* MERGEFORMAT </w:instrText>
      </w:r>
      <w:r w:rsidRPr="00EF079D">
        <w:fldChar w:fldCharType="end"/>
      </w:r>
      <w:r w:rsidRPr="00EF079D">
        <w:rPr>
          <w:b/>
          <w:noProof/>
          <w:sz w:val="24"/>
        </w:rPr>
        <w:t xml:space="preserve">, </w:t>
      </w:r>
      <w:r w:rsidRPr="00EF079D">
        <w:rPr>
          <w:b/>
          <w:noProof/>
          <w:sz w:val="24"/>
        </w:rPr>
        <w:fldChar w:fldCharType="begin"/>
      </w:r>
      <w:r w:rsidRPr="00EF079D">
        <w:rPr>
          <w:b/>
          <w:noProof/>
          <w:sz w:val="24"/>
        </w:rPr>
        <w:instrText xml:space="preserve"> DOCPROPERTY  StartDate  \* MERGEFORMAT </w:instrText>
      </w:r>
      <w:r w:rsidRPr="00EF079D">
        <w:rPr>
          <w:b/>
          <w:noProof/>
          <w:sz w:val="24"/>
        </w:rPr>
        <w:fldChar w:fldCharType="separate"/>
      </w:r>
      <w:r w:rsidR="002006D8" w:rsidRPr="00EF079D">
        <w:rPr>
          <w:b/>
          <w:noProof/>
          <w:sz w:val="24"/>
        </w:rPr>
        <w:t>22</w:t>
      </w:r>
      <w:r w:rsidRPr="00EF079D">
        <w:rPr>
          <w:b/>
          <w:noProof/>
          <w:sz w:val="24"/>
        </w:rPr>
        <w:t xml:space="preserve">th </w:t>
      </w:r>
      <w:r w:rsidRPr="00EF079D">
        <w:rPr>
          <w:b/>
          <w:noProof/>
          <w:sz w:val="24"/>
        </w:rPr>
        <w:fldChar w:fldCharType="end"/>
      </w:r>
      <w:r w:rsidR="002006D8" w:rsidRPr="00EF079D">
        <w:rPr>
          <w:b/>
          <w:noProof/>
          <w:sz w:val="24"/>
        </w:rPr>
        <w:t>Feb</w:t>
      </w:r>
      <w:r w:rsidRPr="00EF079D">
        <w:rPr>
          <w:b/>
          <w:noProof/>
          <w:sz w:val="24"/>
        </w:rPr>
        <w:t xml:space="preserve">– </w:t>
      </w:r>
      <w:r w:rsidRPr="00EF079D">
        <w:rPr>
          <w:b/>
          <w:noProof/>
          <w:sz w:val="24"/>
        </w:rPr>
        <w:fldChar w:fldCharType="begin"/>
      </w:r>
      <w:r w:rsidRPr="00EF079D">
        <w:rPr>
          <w:b/>
          <w:noProof/>
          <w:sz w:val="24"/>
        </w:rPr>
        <w:instrText xml:space="preserve"> DOCPROPERTY  EndDate  \* MERGEFORMAT </w:instrText>
      </w:r>
      <w:r w:rsidRPr="00EF079D">
        <w:rPr>
          <w:b/>
          <w:noProof/>
          <w:sz w:val="24"/>
        </w:rPr>
        <w:fldChar w:fldCharType="separate"/>
      </w:r>
      <w:r w:rsidR="002006D8" w:rsidRPr="00EF079D">
        <w:rPr>
          <w:b/>
          <w:noProof/>
          <w:sz w:val="24"/>
        </w:rPr>
        <w:t>5</w:t>
      </w:r>
      <w:r w:rsidRPr="00EF079D">
        <w:rPr>
          <w:b/>
          <w:noProof/>
          <w:sz w:val="24"/>
        </w:rPr>
        <w:t xml:space="preserve">th </w:t>
      </w:r>
      <w:r w:rsidR="002006D8" w:rsidRPr="00EF079D">
        <w:rPr>
          <w:b/>
          <w:noProof/>
          <w:sz w:val="24"/>
        </w:rPr>
        <w:t>Mar</w:t>
      </w:r>
      <w:r w:rsidRPr="00EF079D">
        <w:rPr>
          <w:b/>
          <w:noProof/>
          <w:sz w:val="24"/>
        </w:rPr>
        <w:t xml:space="preserve"> 20</w:t>
      </w:r>
      <w:r w:rsidRPr="00EF079D">
        <w:rPr>
          <w:b/>
          <w:noProof/>
          <w:sz w:val="24"/>
        </w:rPr>
        <w:fldChar w:fldCharType="end"/>
      </w:r>
      <w:r w:rsidR="002006D8" w:rsidRPr="00EF079D">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079D" w:rsidTr="00547111">
        <w:tc>
          <w:tcPr>
            <w:tcW w:w="9641" w:type="dxa"/>
            <w:gridSpan w:val="9"/>
            <w:tcBorders>
              <w:top w:val="single" w:sz="4" w:space="0" w:color="auto"/>
              <w:left w:val="single" w:sz="4" w:space="0" w:color="auto"/>
              <w:right w:val="single" w:sz="4" w:space="0" w:color="auto"/>
            </w:tcBorders>
          </w:tcPr>
          <w:p w:rsidR="001E41F3" w:rsidRPr="00EF079D" w:rsidRDefault="00305409" w:rsidP="00E34898">
            <w:pPr>
              <w:pStyle w:val="CRCoverPage"/>
              <w:spacing w:after="0"/>
              <w:jc w:val="right"/>
              <w:rPr>
                <w:i/>
                <w:noProof/>
              </w:rPr>
            </w:pPr>
            <w:r w:rsidRPr="00EF079D">
              <w:rPr>
                <w:i/>
                <w:noProof/>
                <w:sz w:val="14"/>
              </w:rPr>
              <w:t>CR-Form-v</w:t>
            </w:r>
            <w:r w:rsidR="008863B9" w:rsidRPr="00EF079D">
              <w:rPr>
                <w:i/>
                <w:noProof/>
                <w:sz w:val="14"/>
              </w:rPr>
              <w:t>12.</w:t>
            </w:r>
            <w:r w:rsidR="002E472E" w:rsidRPr="00EF079D">
              <w:rPr>
                <w:i/>
                <w:noProof/>
                <w:sz w:val="14"/>
              </w:rPr>
              <w:t>1</w:t>
            </w:r>
          </w:p>
        </w:tc>
      </w:tr>
      <w:tr w:rsidR="001E41F3" w:rsidRPr="00EF079D" w:rsidTr="00547111">
        <w:tc>
          <w:tcPr>
            <w:tcW w:w="9641" w:type="dxa"/>
            <w:gridSpan w:val="9"/>
            <w:tcBorders>
              <w:left w:val="single" w:sz="4" w:space="0" w:color="auto"/>
              <w:right w:val="single" w:sz="4" w:space="0" w:color="auto"/>
            </w:tcBorders>
          </w:tcPr>
          <w:p w:rsidR="001E41F3" w:rsidRPr="00EF079D" w:rsidRDefault="001E41F3">
            <w:pPr>
              <w:pStyle w:val="CRCoverPage"/>
              <w:spacing w:after="0"/>
              <w:jc w:val="center"/>
              <w:rPr>
                <w:noProof/>
              </w:rPr>
            </w:pPr>
            <w:r w:rsidRPr="00EF079D">
              <w:rPr>
                <w:b/>
                <w:noProof/>
                <w:sz w:val="32"/>
              </w:rPr>
              <w:t>CHANGE REQUEST</w:t>
            </w:r>
          </w:p>
        </w:tc>
      </w:tr>
      <w:tr w:rsidR="001E41F3" w:rsidRPr="00EF079D" w:rsidTr="00547111">
        <w:tc>
          <w:tcPr>
            <w:tcW w:w="9641" w:type="dxa"/>
            <w:gridSpan w:val="9"/>
            <w:tcBorders>
              <w:left w:val="single" w:sz="4" w:space="0" w:color="auto"/>
              <w:right w:val="single" w:sz="4" w:space="0" w:color="auto"/>
            </w:tcBorders>
          </w:tcPr>
          <w:p w:rsidR="001E41F3" w:rsidRPr="00EF079D" w:rsidRDefault="001E41F3">
            <w:pPr>
              <w:pStyle w:val="CRCoverPage"/>
              <w:spacing w:after="0"/>
              <w:rPr>
                <w:noProof/>
                <w:sz w:val="8"/>
                <w:szCs w:val="8"/>
              </w:rPr>
            </w:pPr>
          </w:p>
        </w:tc>
      </w:tr>
      <w:tr w:rsidR="001E41F3" w:rsidRPr="00EF079D" w:rsidTr="00547111">
        <w:tc>
          <w:tcPr>
            <w:tcW w:w="142" w:type="dxa"/>
            <w:tcBorders>
              <w:left w:val="single" w:sz="4" w:space="0" w:color="auto"/>
            </w:tcBorders>
          </w:tcPr>
          <w:p w:rsidR="001E41F3" w:rsidRPr="00EF079D" w:rsidRDefault="001E41F3">
            <w:pPr>
              <w:pStyle w:val="CRCoverPage"/>
              <w:spacing w:after="0"/>
              <w:jc w:val="right"/>
              <w:rPr>
                <w:noProof/>
              </w:rPr>
            </w:pPr>
          </w:p>
        </w:tc>
        <w:tc>
          <w:tcPr>
            <w:tcW w:w="1559" w:type="dxa"/>
            <w:shd w:val="pct30" w:color="FFFF00" w:fill="auto"/>
          </w:tcPr>
          <w:p w:rsidR="001E41F3" w:rsidRPr="00EF079D" w:rsidRDefault="00C3763C" w:rsidP="00E13F3D">
            <w:pPr>
              <w:pStyle w:val="CRCoverPage"/>
              <w:spacing w:after="0"/>
              <w:jc w:val="right"/>
              <w:rPr>
                <w:b/>
                <w:noProof/>
                <w:sz w:val="28"/>
              </w:rPr>
            </w:pPr>
            <w:r w:rsidRPr="00EF079D">
              <w:rPr>
                <w:b/>
                <w:noProof/>
                <w:sz w:val="28"/>
              </w:rPr>
              <w:t>38.523-1</w:t>
            </w:r>
          </w:p>
        </w:tc>
        <w:tc>
          <w:tcPr>
            <w:tcW w:w="709" w:type="dxa"/>
          </w:tcPr>
          <w:p w:rsidR="001E41F3" w:rsidRPr="00EF079D" w:rsidRDefault="001E41F3">
            <w:pPr>
              <w:pStyle w:val="CRCoverPage"/>
              <w:spacing w:after="0"/>
              <w:jc w:val="center"/>
              <w:rPr>
                <w:noProof/>
              </w:rPr>
            </w:pPr>
            <w:r w:rsidRPr="00EF079D">
              <w:rPr>
                <w:b/>
                <w:noProof/>
                <w:sz w:val="28"/>
              </w:rPr>
              <w:t>CR</w:t>
            </w:r>
          </w:p>
        </w:tc>
        <w:tc>
          <w:tcPr>
            <w:tcW w:w="1276" w:type="dxa"/>
            <w:shd w:val="pct30" w:color="FFFF00" w:fill="auto"/>
          </w:tcPr>
          <w:p w:rsidR="001E41F3" w:rsidRPr="00EF079D" w:rsidRDefault="00F01990" w:rsidP="00C17078">
            <w:pPr>
              <w:pStyle w:val="CRCoverPage"/>
              <w:spacing w:after="0"/>
              <w:rPr>
                <w:noProof/>
              </w:rPr>
            </w:pPr>
            <w:r w:rsidRPr="00EF079D">
              <w:rPr>
                <w:b/>
                <w:noProof/>
                <w:sz w:val="28"/>
              </w:rPr>
              <w:t>20</w:t>
            </w:r>
            <w:r w:rsidR="00C17078">
              <w:rPr>
                <w:b/>
                <w:noProof/>
                <w:sz w:val="28"/>
              </w:rPr>
              <w:t>65</w:t>
            </w:r>
          </w:p>
        </w:tc>
        <w:tc>
          <w:tcPr>
            <w:tcW w:w="709" w:type="dxa"/>
          </w:tcPr>
          <w:p w:rsidR="001E41F3" w:rsidRPr="00EF079D" w:rsidRDefault="001E41F3" w:rsidP="0051580D">
            <w:pPr>
              <w:pStyle w:val="CRCoverPage"/>
              <w:tabs>
                <w:tab w:val="right" w:pos="625"/>
              </w:tabs>
              <w:spacing w:after="0"/>
              <w:jc w:val="center"/>
              <w:rPr>
                <w:noProof/>
              </w:rPr>
            </w:pPr>
            <w:r w:rsidRPr="00EF079D">
              <w:rPr>
                <w:b/>
                <w:bCs/>
                <w:noProof/>
                <w:sz w:val="28"/>
              </w:rPr>
              <w:t>rev</w:t>
            </w:r>
          </w:p>
        </w:tc>
        <w:tc>
          <w:tcPr>
            <w:tcW w:w="992" w:type="dxa"/>
            <w:shd w:val="pct30" w:color="FFFF00" w:fill="auto"/>
          </w:tcPr>
          <w:p w:rsidR="001E41F3" w:rsidRPr="00EF079D" w:rsidRDefault="005E6649" w:rsidP="003D4A19">
            <w:pPr>
              <w:pStyle w:val="CRCoverPage"/>
              <w:spacing w:after="0"/>
              <w:jc w:val="center"/>
              <w:rPr>
                <w:b/>
                <w:noProof/>
              </w:rPr>
            </w:pPr>
            <w:r w:rsidRPr="00EF079D">
              <w:rPr>
                <w:b/>
                <w:noProof/>
                <w:sz w:val="28"/>
              </w:rPr>
              <w:fldChar w:fldCharType="begin"/>
            </w:r>
            <w:r w:rsidRPr="00EF079D">
              <w:rPr>
                <w:b/>
                <w:noProof/>
                <w:sz w:val="28"/>
              </w:rPr>
              <w:instrText xml:space="preserve"> DOCPROPERTY  Revision  \* MERGEFORMAT </w:instrText>
            </w:r>
            <w:r w:rsidRPr="00EF079D">
              <w:rPr>
                <w:b/>
                <w:noProof/>
                <w:sz w:val="28"/>
              </w:rPr>
              <w:fldChar w:fldCharType="separate"/>
            </w:r>
            <w:r w:rsidR="003D4A19" w:rsidRPr="00EF079D">
              <w:rPr>
                <w:b/>
                <w:noProof/>
                <w:sz w:val="28"/>
              </w:rPr>
              <w:t>-</w:t>
            </w:r>
            <w:r w:rsidRPr="00EF079D">
              <w:rPr>
                <w:b/>
                <w:noProof/>
                <w:sz w:val="28"/>
              </w:rPr>
              <w:fldChar w:fldCharType="end"/>
            </w:r>
          </w:p>
        </w:tc>
        <w:tc>
          <w:tcPr>
            <w:tcW w:w="2410" w:type="dxa"/>
          </w:tcPr>
          <w:p w:rsidR="001E41F3" w:rsidRPr="00EF079D" w:rsidRDefault="001E41F3" w:rsidP="0051580D">
            <w:pPr>
              <w:pStyle w:val="CRCoverPage"/>
              <w:tabs>
                <w:tab w:val="right" w:pos="1825"/>
              </w:tabs>
              <w:spacing w:after="0"/>
              <w:jc w:val="center"/>
              <w:rPr>
                <w:noProof/>
              </w:rPr>
            </w:pPr>
            <w:r w:rsidRPr="00EF079D">
              <w:rPr>
                <w:b/>
                <w:noProof/>
                <w:sz w:val="28"/>
                <w:szCs w:val="28"/>
              </w:rPr>
              <w:t>Current version:</w:t>
            </w:r>
          </w:p>
        </w:tc>
        <w:tc>
          <w:tcPr>
            <w:tcW w:w="1701" w:type="dxa"/>
            <w:shd w:val="pct30" w:color="FFFF00" w:fill="auto"/>
          </w:tcPr>
          <w:p w:rsidR="001E41F3" w:rsidRPr="00EF079D" w:rsidRDefault="00C3763C" w:rsidP="00C3763C">
            <w:pPr>
              <w:pStyle w:val="CRCoverPage"/>
              <w:spacing w:after="0"/>
              <w:jc w:val="center"/>
              <w:rPr>
                <w:noProof/>
                <w:sz w:val="28"/>
              </w:rPr>
            </w:pPr>
            <w:r w:rsidRPr="00EF079D">
              <w:rPr>
                <w:b/>
                <w:noProof/>
                <w:sz w:val="28"/>
              </w:rPr>
              <w:t>16</w:t>
            </w:r>
            <w:r w:rsidR="00640B56" w:rsidRPr="00EF079D">
              <w:rPr>
                <w:b/>
                <w:noProof/>
                <w:sz w:val="28"/>
              </w:rPr>
              <w:t>.</w:t>
            </w:r>
            <w:r w:rsidRPr="00EF079D">
              <w:rPr>
                <w:b/>
                <w:noProof/>
                <w:sz w:val="28"/>
              </w:rPr>
              <w:t>6</w:t>
            </w:r>
            <w:r w:rsidR="003D4A19" w:rsidRPr="00EF079D">
              <w:rPr>
                <w:b/>
                <w:noProof/>
                <w:sz w:val="28"/>
              </w:rPr>
              <w:t>.</w:t>
            </w:r>
            <w:r w:rsidRPr="00EF079D">
              <w:rPr>
                <w:b/>
                <w:noProof/>
                <w:sz w:val="28"/>
              </w:rPr>
              <w:t>0</w:t>
            </w:r>
          </w:p>
        </w:tc>
        <w:tc>
          <w:tcPr>
            <w:tcW w:w="143" w:type="dxa"/>
            <w:tcBorders>
              <w:right w:val="single" w:sz="4" w:space="0" w:color="auto"/>
            </w:tcBorders>
          </w:tcPr>
          <w:p w:rsidR="001E41F3" w:rsidRPr="00EF079D" w:rsidRDefault="001E41F3">
            <w:pPr>
              <w:pStyle w:val="CRCoverPage"/>
              <w:spacing w:after="0"/>
              <w:rPr>
                <w:noProof/>
              </w:rPr>
            </w:pPr>
          </w:p>
        </w:tc>
      </w:tr>
      <w:tr w:rsidR="001E41F3" w:rsidRPr="00EF079D" w:rsidTr="00547111">
        <w:tc>
          <w:tcPr>
            <w:tcW w:w="9641" w:type="dxa"/>
            <w:gridSpan w:val="9"/>
            <w:tcBorders>
              <w:left w:val="single" w:sz="4" w:space="0" w:color="auto"/>
              <w:right w:val="single" w:sz="4" w:space="0" w:color="auto"/>
            </w:tcBorders>
          </w:tcPr>
          <w:p w:rsidR="001E41F3" w:rsidRPr="00EF079D" w:rsidRDefault="001E41F3">
            <w:pPr>
              <w:pStyle w:val="CRCoverPage"/>
              <w:spacing w:after="0"/>
              <w:rPr>
                <w:noProof/>
              </w:rPr>
            </w:pPr>
          </w:p>
        </w:tc>
      </w:tr>
      <w:tr w:rsidR="001E41F3" w:rsidRPr="00EF079D" w:rsidTr="00547111">
        <w:tc>
          <w:tcPr>
            <w:tcW w:w="9641" w:type="dxa"/>
            <w:gridSpan w:val="9"/>
            <w:tcBorders>
              <w:top w:val="single" w:sz="4" w:space="0" w:color="auto"/>
            </w:tcBorders>
          </w:tcPr>
          <w:p w:rsidR="001E41F3" w:rsidRPr="00EF079D" w:rsidRDefault="001E41F3">
            <w:pPr>
              <w:pStyle w:val="CRCoverPage"/>
              <w:spacing w:after="0"/>
              <w:jc w:val="center"/>
              <w:rPr>
                <w:rFonts w:cs="Arial"/>
                <w:i/>
                <w:noProof/>
              </w:rPr>
            </w:pPr>
            <w:r w:rsidRPr="00EF079D">
              <w:rPr>
                <w:rFonts w:cs="Arial"/>
                <w:i/>
                <w:noProof/>
              </w:rPr>
              <w:t xml:space="preserve">For </w:t>
            </w:r>
            <w:hyperlink r:id="rId9" w:anchor="_blank" w:history="1">
              <w:r w:rsidRPr="00EF079D">
                <w:rPr>
                  <w:rStyle w:val="aa"/>
                  <w:rFonts w:cs="Arial"/>
                  <w:b/>
                  <w:i/>
                  <w:noProof/>
                  <w:color w:val="FF0000"/>
                </w:rPr>
                <w:t>HE</w:t>
              </w:r>
              <w:bookmarkStart w:id="0" w:name="_Hlt497126619"/>
              <w:r w:rsidRPr="00EF079D">
                <w:rPr>
                  <w:rStyle w:val="aa"/>
                  <w:rFonts w:cs="Arial"/>
                  <w:b/>
                  <w:i/>
                  <w:noProof/>
                  <w:color w:val="FF0000"/>
                </w:rPr>
                <w:t>L</w:t>
              </w:r>
              <w:bookmarkEnd w:id="0"/>
              <w:r w:rsidRPr="00EF079D">
                <w:rPr>
                  <w:rStyle w:val="aa"/>
                  <w:rFonts w:cs="Arial"/>
                  <w:b/>
                  <w:i/>
                  <w:noProof/>
                  <w:color w:val="FF0000"/>
                </w:rPr>
                <w:t>P</w:t>
              </w:r>
            </w:hyperlink>
            <w:r w:rsidRPr="00EF079D">
              <w:rPr>
                <w:rFonts w:cs="Arial"/>
                <w:b/>
                <w:i/>
                <w:noProof/>
                <w:color w:val="FF0000"/>
              </w:rPr>
              <w:t xml:space="preserve"> </w:t>
            </w:r>
            <w:r w:rsidRPr="00EF079D">
              <w:rPr>
                <w:rFonts w:cs="Arial"/>
                <w:i/>
                <w:noProof/>
              </w:rPr>
              <w:t>on using this form</w:t>
            </w:r>
            <w:r w:rsidR="0051580D" w:rsidRPr="00EF079D">
              <w:rPr>
                <w:rFonts w:cs="Arial"/>
                <w:i/>
                <w:noProof/>
              </w:rPr>
              <w:t>: c</w:t>
            </w:r>
            <w:r w:rsidR="00F25D98" w:rsidRPr="00EF079D">
              <w:rPr>
                <w:rFonts w:cs="Arial"/>
                <w:i/>
                <w:noProof/>
              </w:rPr>
              <w:t xml:space="preserve">omprehensive instructions can be found at </w:t>
            </w:r>
            <w:r w:rsidR="001B7A65" w:rsidRPr="00EF079D">
              <w:rPr>
                <w:rFonts w:cs="Arial"/>
                <w:i/>
                <w:noProof/>
              </w:rPr>
              <w:br/>
            </w:r>
            <w:hyperlink r:id="rId10" w:history="1">
              <w:r w:rsidR="00DE34CF" w:rsidRPr="00EF079D">
                <w:rPr>
                  <w:rStyle w:val="aa"/>
                  <w:rFonts w:cs="Arial"/>
                  <w:i/>
                  <w:noProof/>
                </w:rPr>
                <w:t>http://www.3gpp.org/Change-Requests</w:t>
              </w:r>
            </w:hyperlink>
            <w:r w:rsidR="00F25D98" w:rsidRPr="00EF079D">
              <w:rPr>
                <w:rFonts w:cs="Arial"/>
                <w:i/>
                <w:noProof/>
              </w:rPr>
              <w:t>.</w:t>
            </w:r>
          </w:p>
        </w:tc>
      </w:tr>
      <w:tr w:rsidR="001E41F3" w:rsidRPr="00EF079D" w:rsidTr="00547111">
        <w:tc>
          <w:tcPr>
            <w:tcW w:w="9641" w:type="dxa"/>
            <w:gridSpan w:val="9"/>
          </w:tcPr>
          <w:p w:rsidR="001E41F3" w:rsidRPr="00EF079D" w:rsidRDefault="001E41F3">
            <w:pPr>
              <w:pStyle w:val="CRCoverPage"/>
              <w:spacing w:after="0"/>
              <w:rPr>
                <w:noProof/>
                <w:sz w:val="8"/>
                <w:szCs w:val="8"/>
              </w:rPr>
            </w:pPr>
          </w:p>
        </w:tc>
      </w:tr>
    </w:tbl>
    <w:p w:rsidR="001E41F3" w:rsidRPr="00EF07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079D" w:rsidTr="00A7671C">
        <w:tc>
          <w:tcPr>
            <w:tcW w:w="2835" w:type="dxa"/>
          </w:tcPr>
          <w:p w:rsidR="00F25D98" w:rsidRPr="00EF079D" w:rsidRDefault="00F25D98" w:rsidP="001E41F3">
            <w:pPr>
              <w:pStyle w:val="CRCoverPage"/>
              <w:tabs>
                <w:tab w:val="right" w:pos="2751"/>
              </w:tabs>
              <w:spacing w:after="0"/>
              <w:rPr>
                <w:b/>
                <w:i/>
                <w:noProof/>
              </w:rPr>
            </w:pPr>
            <w:r w:rsidRPr="00EF079D">
              <w:rPr>
                <w:b/>
                <w:i/>
                <w:noProof/>
              </w:rPr>
              <w:t>Proposed change</w:t>
            </w:r>
            <w:r w:rsidR="00A7671C" w:rsidRPr="00EF079D">
              <w:rPr>
                <w:b/>
                <w:i/>
                <w:noProof/>
              </w:rPr>
              <w:t xml:space="preserve"> </w:t>
            </w:r>
            <w:r w:rsidRPr="00EF079D">
              <w:rPr>
                <w:b/>
                <w:i/>
                <w:noProof/>
              </w:rPr>
              <w:t>affects:</w:t>
            </w:r>
          </w:p>
        </w:tc>
        <w:tc>
          <w:tcPr>
            <w:tcW w:w="1418" w:type="dxa"/>
          </w:tcPr>
          <w:p w:rsidR="00F25D98" w:rsidRPr="00EF079D" w:rsidRDefault="00F25D98" w:rsidP="001E41F3">
            <w:pPr>
              <w:pStyle w:val="CRCoverPage"/>
              <w:spacing w:after="0"/>
              <w:jc w:val="right"/>
              <w:rPr>
                <w:noProof/>
              </w:rPr>
            </w:pPr>
            <w:r w:rsidRPr="00EF07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F079D" w:rsidRDefault="00F25D98" w:rsidP="001E41F3">
            <w:pPr>
              <w:pStyle w:val="CRCoverPage"/>
              <w:spacing w:after="0"/>
              <w:jc w:val="center"/>
              <w:rPr>
                <w:b/>
                <w:caps/>
                <w:noProof/>
              </w:rPr>
            </w:pPr>
          </w:p>
        </w:tc>
        <w:tc>
          <w:tcPr>
            <w:tcW w:w="709" w:type="dxa"/>
            <w:tcBorders>
              <w:left w:val="single" w:sz="4" w:space="0" w:color="auto"/>
            </w:tcBorders>
          </w:tcPr>
          <w:p w:rsidR="00F25D98" w:rsidRPr="00EF079D" w:rsidRDefault="00F25D98" w:rsidP="001E41F3">
            <w:pPr>
              <w:pStyle w:val="CRCoverPage"/>
              <w:spacing w:after="0"/>
              <w:jc w:val="right"/>
              <w:rPr>
                <w:noProof/>
                <w:u w:val="single"/>
              </w:rPr>
            </w:pPr>
            <w:r w:rsidRPr="00EF07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F079D" w:rsidRDefault="00F25D98" w:rsidP="001E41F3">
            <w:pPr>
              <w:pStyle w:val="CRCoverPage"/>
              <w:spacing w:after="0"/>
              <w:jc w:val="center"/>
              <w:rPr>
                <w:b/>
                <w:caps/>
                <w:noProof/>
              </w:rPr>
            </w:pPr>
          </w:p>
        </w:tc>
        <w:tc>
          <w:tcPr>
            <w:tcW w:w="2126" w:type="dxa"/>
          </w:tcPr>
          <w:p w:rsidR="00F25D98" w:rsidRPr="00EF079D" w:rsidRDefault="00F25D98" w:rsidP="001E41F3">
            <w:pPr>
              <w:pStyle w:val="CRCoverPage"/>
              <w:spacing w:after="0"/>
              <w:jc w:val="right"/>
              <w:rPr>
                <w:noProof/>
                <w:u w:val="single"/>
              </w:rPr>
            </w:pPr>
            <w:r w:rsidRPr="00EF07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F079D" w:rsidRDefault="00F25D98" w:rsidP="001E41F3">
            <w:pPr>
              <w:pStyle w:val="CRCoverPage"/>
              <w:spacing w:after="0"/>
              <w:jc w:val="center"/>
              <w:rPr>
                <w:b/>
                <w:caps/>
                <w:noProof/>
              </w:rPr>
            </w:pPr>
          </w:p>
        </w:tc>
        <w:tc>
          <w:tcPr>
            <w:tcW w:w="1418" w:type="dxa"/>
            <w:tcBorders>
              <w:left w:val="nil"/>
            </w:tcBorders>
          </w:tcPr>
          <w:p w:rsidR="00F25D98" w:rsidRPr="00EF079D" w:rsidRDefault="00F25D98" w:rsidP="001E41F3">
            <w:pPr>
              <w:pStyle w:val="CRCoverPage"/>
              <w:spacing w:after="0"/>
              <w:jc w:val="right"/>
              <w:rPr>
                <w:noProof/>
              </w:rPr>
            </w:pPr>
            <w:r w:rsidRPr="00EF07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F079D" w:rsidRDefault="00F25D98" w:rsidP="001E41F3">
            <w:pPr>
              <w:pStyle w:val="CRCoverPage"/>
              <w:spacing w:after="0"/>
              <w:jc w:val="center"/>
              <w:rPr>
                <w:b/>
                <w:bCs/>
                <w:caps/>
                <w:noProof/>
              </w:rPr>
            </w:pPr>
          </w:p>
        </w:tc>
      </w:tr>
    </w:tbl>
    <w:p w:rsidR="001E41F3" w:rsidRPr="00EF07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079D" w:rsidTr="00547111">
        <w:tc>
          <w:tcPr>
            <w:tcW w:w="9640" w:type="dxa"/>
            <w:gridSpan w:val="11"/>
          </w:tcPr>
          <w:p w:rsidR="001E41F3" w:rsidRPr="00EF079D" w:rsidRDefault="001E41F3">
            <w:pPr>
              <w:pStyle w:val="CRCoverPage"/>
              <w:spacing w:after="0"/>
              <w:rPr>
                <w:noProof/>
                <w:sz w:val="8"/>
                <w:szCs w:val="8"/>
              </w:rPr>
            </w:pPr>
          </w:p>
        </w:tc>
      </w:tr>
      <w:tr w:rsidR="001E41F3" w:rsidRPr="00EF079D" w:rsidTr="00547111">
        <w:tc>
          <w:tcPr>
            <w:tcW w:w="1843" w:type="dxa"/>
            <w:tcBorders>
              <w:top w:val="single" w:sz="4" w:space="0" w:color="auto"/>
              <w:left w:val="single" w:sz="4" w:space="0" w:color="auto"/>
            </w:tcBorders>
          </w:tcPr>
          <w:p w:rsidR="001E41F3" w:rsidRPr="00EF079D" w:rsidRDefault="001E41F3">
            <w:pPr>
              <w:pStyle w:val="CRCoverPage"/>
              <w:tabs>
                <w:tab w:val="right" w:pos="1759"/>
              </w:tabs>
              <w:spacing w:after="0"/>
              <w:rPr>
                <w:b/>
                <w:i/>
                <w:noProof/>
              </w:rPr>
            </w:pPr>
            <w:r w:rsidRPr="00EF079D">
              <w:rPr>
                <w:b/>
                <w:i/>
                <w:noProof/>
              </w:rPr>
              <w:t>Title:</w:t>
            </w:r>
            <w:r w:rsidRPr="00EF079D">
              <w:rPr>
                <w:b/>
                <w:i/>
                <w:noProof/>
              </w:rPr>
              <w:tab/>
            </w:r>
          </w:p>
        </w:tc>
        <w:tc>
          <w:tcPr>
            <w:tcW w:w="7797" w:type="dxa"/>
            <w:gridSpan w:val="10"/>
            <w:tcBorders>
              <w:top w:val="single" w:sz="4" w:space="0" w:color="auto"/>
              <w:right w:val="single" w:sz="4" w:space="0" w:color="auto"/>
            </w:tcBorders>
            <w:shd w:val="pct30" w:color="FFFF00" w:fill="auto"/>
          </w:tcPr>
          <w:p w:rsidR="001E41F3" w:rsidRPr="00EF079D" w:rsidRDefault="00964A50">
            <w:pPr>
              <w:pStyle w:val="CRCoverPage"/>
              <w:spacing w:after="0"/>
              <w:ind w:left="100"/>
              <w:rPr>
                <w:noProof/>
              </w:rPr>
            </w:pPr>
            <w:r w:rsidRPr="00EF079D">
              <w:rPr>
                <w:noProof/>
                <w:lang w:eastAsia="zh-CN"/>
              </w:rPr>
              <w:t>Addition of TC 7.1.1.3.1</w:t>
            </w:r>
            <w:r w:rsidR="00A46A17" w:rsidRPr="00EF079D">
              <w:rPr>
                <w:noProof/>
                <w:lang w:eastAsia="zh-CN"/>
              </w:rPr>
              <w:t>1</w:t>
            </w:r>
            <w:r w:rsidRPr="00EF079D">
              <w:rPr>
                <w:noProof/>
                <w:lang w:eastAsia="zh-CN"/>
              </w:rPr>
              <w:t>-UL grant prioritization</w:t>
            </w:r>
          </w:p>
        </w:tc>
      </w:tr>
      <w:tr w:rsidR="001E41F3" w:rsidRPr="00EF079D" w:rsidTr="00547111">
        <w:tc>
          <w:tcPr>
            <w:tcW w:w="1843" w:type="dxa"/>
            <w:tcBorders>
              <w:left w:val="single" w:sz="4" w:space="0" w:color="auto"/>
            </w:tcBorders>
          </w:tcPr>
          <w:p w:rsidR="001E41F3" w:rsidRPr="00EF079D" w:rsidRDefault="001E41F3">
            <w:pPr>
              <w:pStyle w:val="CRCoverPage"/>
              <w:spacing w:after="0"/>
              <w:rPr>
                <w:b/>
                <w:i/>
                <w:noProof/>
                <w:sz w:val="8"/>
                <w:szCs w:val="8"/>
              </w:rPr>
            </w:pPr>
          </w:p>
        </w:tc>
        <w:tc>
          <w:tcPr>
            <w:tcW w:w="7797" w:type="dxa"/>
            <w:gridSpan w:val="10"/>
            <w:tcBorders>
              <w:right w:val="single" w:sz="4" w:space="0" w:color="auto"/>
            </w:tcBorders>
          </w:tcPr>
          <w:p w:rsidR="001E41F3" w:rsidRPr="00EF079D" w:rsidRDefault="001E41F3">
            <w:pPr>
              <w:pStyle w:val="CRCoverPage"/>
              <w:spacing w:after="0"/>
              <w:rPr>
                <w:noProof/>
                <w:sz w:val="8"/>
                <w:szCs w:val="8"/>
              </w:rPr>
            </w:pPr>
          </w:p>
        </w:tc>
      </w:tr>
      <w:tr w:rsidR="001E41F3" w:rsidRPr="00EF079D" w:rsidTr="00547111">
        <w:tc>
          <w:tcPr>
            <w:tcW w:w="1843" w:type="dxa"/>
            <w:tcBorders>
              <w:left w:val="single" w:sz="4" w:space="0" w:color="auto"/>
            </w:tcBorders>
          </w:tcPr>
          <w:p w:rsidR="001E41F3" w:rsidRPr="00EF079D" w:rsidRDefault="001E41F3">
            <w:pPr>
              <w:pStyle w:val="CRCoverPage"/>
              <w:tabs>
                <w:tab w:val="right" w:pos="1759"/>
              </w:tabs>
              <w:spacing w:after="0"/>
              <w:rPr>
                <w:b/>
                <w:i/>
                <w:noProof/>
              </w:rPr>
            </w:pPr>
            <w:r w:rsidRPr="00EF079D">
              <w:rPr>
                <w:b/>
                <w:i/>
                <w:noProof/>
              </w:rPr>
              <w:t>Source to WG:</w:t>
            </w:r>
          </w:p>
        </w:tc>
        <w:tc>
          <w:tcPr>
            <w:tcW w:w="7797" w:type="dxa"/>
            <w:gridSpan w:val="10"/>
            <w:tcBorders>
              <w:right w:val="single" w:sz="4" w:space="0" w:color="auto"/>
            </w:tcBorders>
            <w:shd w:val="pct30" w:color="FFFF00" w:fill="auto"/>
          </w:tcPr>
          <w:p w:rsidR="001E41F3" w:rsidRPr="00EF079D" w:rsidRDefault="003D4A19">
            <w:pPr>
              <w:pStyle w:val="CRCoverPage"/>
              <w:spacing w:after="0"/>
              <w:ind w:left="100"/>
              <w:rPr>
                <w:noProof/>
              </w:rPr>
            </w:pPr>
            <w:r w:rsidRPr="00EF079D">
              <w:rPr>
                <w:noProof/>
              </w:rPr>
              <w:fldChar w:fldCharType="begin"/>
            </w:r>
            <w:r w:rsidRPr="00EF079D">
              <w:rPr>
                <w:noProof/>
              </w:rPr>
              <w:instrText xml:space="preserve"> DOCPROPERTY  SourceIfWg  \* MERGEFORMAT </w:instrText>
            </w:r>
            <w:r w:rsidRPr="00EF079D">
              <w:rPr>
                <w:noProof/>
              </w:rPr>
              <w:fldChar w:fldCharType="separate"/>
            </w:r>
            <w:r w:rsidRPr="00EF079D">
              <w:rPr>
                <w:noProof/>
              </w:rPr>
              <w:t>Huawei, HiSilicon</w:t>
            </w:r>
            <w:r w:rsidRPr="00EF079D">
              <w:rPr>
                <w:noProof/>
              </w:rPr>
              <w:fldChar w:fldCharType="end"/>
            </w:r>
          </w:p>
        </w:tc>
      </w:tr>
      <w:tr w:rsidR="001E41F3" w:rsidRPr="00EF079D" w:rsidTr="00547111">
        <w:tc>
          <w:tcPr>
            <w:tcW w:w="1843" w:type="dxa"/>
            <w:tcBorders>
              <w:left w:val="single" w:sz="4" w:space="0" w:color="auto"/>
            </w:tcBorders>
          </w:tcPr>
          <w:p w:rsidR="001E41F3" w:rsidRPr="00EF079D" w:rsidRDefault="001E41F3">
            <w:pPr>
              <w:pStyle w:val="CRCoverPage"/>
              <w:tabs>
                <w:tab w:val="right" w:pos="1759"/>
              </w:tabs>
              <w:spacing w:after="0"/>
              <w:rPr>
                <w:b/>
                <w:i/>
                <w:noProof/>
              </w:rPr>
            </w:pPr>
            <w:r w:rsidRPr="00EF079D">
              <w:rPr>
                <w:b/>
                <w:i/>
                <w:noProof/>
              </w:rPr>
              <w:t>Source to TSG:</w:t>
            </w:r>
          </w:p>
        </w:tc>
        <w:tc>
          <w:tcPr>
            <w:tcW w:w="7797" w:type="dxa"/>
            <w:gridSpan w:val="10"/>
            <w:tcBorders>
              <w:right w:val="single" w:sz="4" w:space="0" w:color="auto"/>
            </w:tcBorders>
            <w:shd w:val="pct30" w:color="FFFF00" w:fill="auto"/>
          </w:tcPr>
          <w:p w:rsidR="001E41F3" w:rsidRPr="00EF079D" w:rsidRDefault="003D4A19" w:rsidP="00547111">
            <w:pPr>
              <w:pStyle w:val="CRCoverPage"/>
              <w:spacing w:after="0"/>
              <w:ind w:left="100"/>
              <w:rPr>
                <w:noProof/>
              </w:rPr>
            </w:pPr>
            <w:r w:rsidRPr="00EF079D">
              <w:t>R5</w:t>
            </w:r>
          </w:p>
        </w:tc>
      </w:tr>
      <w:tr w:rsidR="001E41F3" w:rsidRPr="00EF079D" w:rsidTr="00547111">
        <w:tc>
          <w:tcPr>
            <w:tcW w:w="1843" w:type="dxa"/>
            <w:tcBorders>
              <w:left w:val="single" w:sz="4" w:space="0" w:color="auto"/>
            </w:tcBorders>
          </w:tcPr>
          <w:p w:rsidR="001E41F3" w:rsidRPr="00EF079D" w:rsidRDefault="001E41F3">
            <w:pPr>
              <w:pStyle w:val="CRCoverPage"/>
              <w:spacing w:after="0"/>
              <w:rPr>
                <w:b/>
                <w:i/>
                <w:noProof/>
                <w:sz w:val="8"/>
                <w:szCs w:val="8"/>
              </w:rPr>
            </w:pPr>
          </w:p>
        </w:tc>
        <w:tc>
          <w:tcPr>
            <w:tcW w:w="7797" w:type="dxa"/>
            <w:gridSpan w:val="10"/>
            <w:tcBorders>
              <w:right w:val="single" w:sz="4" w:space="0" w:color="auto"/>
            </w:tcBorders>
          </w:tcPr>
          <w:p w:rsidR="001E41F3" w:rsidRPr="00EF079D" w:rsidRDefault="001E41F3">
            <w:pPr>
              <w:pStyle w:val="CRCoverPage"/>
              <w:spacing w:after="0"/>
              <w:rPr>
                <w:noProof/>
                <w:sz w:val="8"/>
                <w:szCs w:val="8"/>
              </w:rPr>
            </w:pPr>
          </w:p>
        </w:tc>
      </w:tr>
      <w:tr w:rsidR="001E41F3" w:rsidRPr="00EF079D" w:rsidTr="00547111">
        <w:tc>
          <w:tcPr>
            <w:tcW w:w="1843" w:type="dxa"/>
            <w:tcBorders>
              <w:left w:val="single" w:sz="4" w:space="0" w:color="auto"/>
            </w:tcBorders>
          </w:tcPr>
          <w:p w:rsidR="001E41F3" w:rsidRPr="00EF079D" w:rsidRDefault="001E41F3">
            <w:pPr>
              <w:pStyle w:val="CRCoverPage"/>
              <w:tabs>
                <w:tab w:val="right" w:pos="1759"/>
              </w:tabs>
              <w:spacing w:after="0"/>
              <w:rPr>
                <w:b/>
                <w:i/>
                <w:noProof/>
              </w:rPr>
            </w:pPr>
            <w:r w:rsidRPr="00EF079D">
              <w:rPr>
                <w:b/>
                <w:i/>
                <w:noProof/>
              </w:rPr>
              <w:t>Work item code</w:t>
            </w:r>
            <w:r w:rsidR="0051580D" w:rsidRPr="00EF079D">
              <w:rPr>
                <w:b/>
                <w:i/>
                <w:noProof/>
              </w:rPr>
              <w:t>:</w:t>
            </w:r>
          </w:p>
        </w:tc>
        <w:tc>
          <w:tcPr>
            <w:tcW w:w="3686" w:type="dxa"/>
            <w:gridSpan w:val="5"/>
            <w:shd w:val="pct30" w:color="FFFF00" w:fill="auto"/>
          </w:tcPr>
          <w:p w:rsidR="001E41F3" w:rsidRPr="00EF079D" w:rsidRDefault="006E2254">
            <w:pPr>
              <w:pStyle w:val="CRCoverPage"/>
              <w:spacing w:after="0"/>
              <w:ind w:left="100"/>
              <w:rPr>
                <w:noProof/>
              </w:rPr>
            </w:pPr>
            <w:r w:rsidRPr="00EF079D">
              <w:rPr>
                <w:noProof/>
              </w:rPr>
              <w:t>NR_IIoT-UEConTest</w:t>
            </w:r>
          </w:p>
        </w:tc>
        <w:tc>
          <w:tcPr>
            <w:tcW w:w="567" w:type="dxa"/>
            <w:tcBorders>
              <w:left w:val="nil"/>
            </w:tcBorders>
          </w:tcPr>
          <w:p w:rsidR="001E41F3" w:rsidRPr="00EF079D" w:rsidRDefault="001E41F3">
            <w:pPr>
              <w:pStyle w:val="CRCoverPage"/>
              <w:spacing w:after="0"/>
              <w:ind w:right="100"/>
              <w:rPr>
                <w:noProof/>
              </w:rPr>
            </w:pPr>
          </w:p>
        </w:tc>
        <w:tc>
          <w:tcPr>
            <w:tcW w:w="1417" w:type="dxa"/>
            <w:gridSpan w:val="3"/>
            <w:tcBorders>
              <w:left w:val="nil"/>
            </w:tcBorders>
          </w:tcPr>
          <w:p w:rsidR="001E41F3" w:rsidRPr="00EF079D" w:rsidRDefault="001E41F3">
            <w:pPr>
              <w:pStyle w:val="CRCoverPage"/>
              <w:spacing w:after="0"/>
              <w:jc w:val="right"/>
              <w:rPr>
                <w:noProof/>
              </w:rPr>
            </w:pPr>
            <w:r w:rsidRPr="00EF079D">
              <w:rPr>
                <w:b/>
                <w:i/>
                <w:noProof/>
              </w:rPr>
              <w:t>Date:</w:t>
            </w:r>
          </w:p>
        </w:tc>
        <w:tc>
          <w:tcPr>
            <w:tcW w:w="2127" w:type="dxa"/>
            <w:tcBorders>
              <w:right w:val="single" w:sz="4" w:space="0" w:color="auto"/>
            </w:tcBorders>
            <w:shd w:val="pct30" w:color="FFFF00" w:fill="auto"/>
          </w:tcPr>
          <w:p w:rsidR="001E41F3" w:rsidRPr="00EF079D" w:rsidRDefault="003D4A19" w:rsidP="00964A50">
            <w:pPr>
              <w:pStyle w:val="CRCoverPage"/>
              <w:spacing w:after="0"/>
              <w:ind w:left="100"/>
              <w:rPr>
                <w:noProof/>
              </w:rPr>
            </w:pPr>
            <w:r w:rsidRPr="00EF079D">
              <w:rPr>
                <w:noProof/>
              </w:rPr>
              <w:fldChar w:fldCharType="begin"/>
            </w:r>
            <w:r w:rsidRPr="00EF079D">
              <w:rPr>
                <w:noProof/>
              </w:rPr>
              <w:instrText xml:space="preserve"> DOCPROPERTY  ResDate  \* MERGEFORMAT </w:instrText>
            </w:r>
            <w:r w:rsidRPr="00EF079D">
              <w:rPr>
                <w:noProof/>
              </w:rPr>
              <w:fldChar w:fldCharType="separate"/>
            </w:r>
            <w:r w:rsidRPr="00EF079D">
              <w:rPr>
                <w:noProof/>
              </w:rPr>
              <w:t>202</w:t>
            </w:r>
            <w:r w:rsidR="00640B56" w:rsidRPr="00EF079D">
              <w:rPr>
                <w:noProof/>
              </w:rPr>
              <w:t>1-</w:t>
            </w:r>
            <w:r w:rsidR="00676CB4" w:rsidRPr="00EF079D">
              <w:rPr>
                <w:noProof/>
              </w:rPr>
              <w:t>0</w:t>
            </w:r>
            <w:r w:rsidR="00640B56" w:rsidRPr="00EF079D">
              <w:rPr>
                <w:noProof/>
              </w:rPr>
              <w:t>2</w:t>
            </w:r>
            <w:r w:rsidRPr="00EF079D">
              <w:rPr>
                <w:noProof/>
              </w:rPr>
              <w:t>-</w:t>
            </w:r>
            <w:r w:rsidRPr="00EF079D">
              <w:rPr>
                <w:noProof/>
              </w:rPr>
              <w:fldChar w:fldCharType="end"/>
            </w:r>
            <w:r w:rsidR="00676CB4" w:rsidRPr="00EF079D">
              <w:rPr>
                <w:noProof/>
              </w:rPr>
              <w:t>0</w:t>
            </w:r>
            <w:r w:rsidR="00964A50" w:rsidRPr="00EF079D">
              <w:rPr>
                <w:noProof/>
              </w:rPr>
              <w:t>8</w:t>
            </w:r>
          </w:p>
        </w:tc>
      </w:tr>
      <w:tr w:rsidR="001E41F3" w:rsidRPr="00EF079D" w:rsidTr="00547111">
        <w:tc>
          <w:tcPr>
            <w:tcW w:w="1843" w:type="dxa"/>
            <w:tcBorders>
              <w:left w:val="single" w:sz="4" w:space="0" w:color="auto"/>
            </w:tcBorders>
          </w:tcPr>
          <w:p w:rsidR="001E41F3" w:rsidRPr="00EF079D" w:rsidRDefault="001E41F3">
            <w:pPr>
              <w:pStyle w:val="CRCoverPage"/>
              <w:spacing w:after="0"/>
              <w:rPr>
                <w:b/>
                <w:i/>
                <w:noProof/>
                <w:sz w:val="8"/>
                <w:szCs w:val="8"/>
              </w:rPr>
            </w:pPr>
          </w:p>
        </w:tc>
        <w:tc>
          <w:tcPr>
            <w:tcW w:w="1986" w:type="dxa"/>
            <w:gridSpan w:val="4"/>
          </w:tcPr>
          <w:p w:rsidR="001E41F3" w:rsidRPr="00EF079D" w:rsidRDefault="001E41F3">
            <w:pPr>
              <w:pStyle w:val="CRCoverPage"/>
              <w:spacing w:after="0"/>
              <w:rPr>
                <w:noProof/>
                <w:sz w:val="8"/>
                <w:szCs w:val="8"/>
              </w:rPr>
            </w:pPr>
          </w:p>
        </w:tc>
        <w:tc>
          <w:tcPr>
            <w:tcW w:w="2267" w:type="dxa"/>
            <w:gridSpan w:val="2"/>
          </w:tcPr>
          <w:p w:rsidR="001E41F3" w:rsidRPr="00EF079D" w:rsidRDefault="001E41F3">
            <w:pPr>
              <w:pStyle w:val="CRCoverPage"/>
              <w:spacing w:after="0"/>
              <w:rPr>
                <w:noProof/>
                <w:sz w:val="8"/>
                <w:szCs w:val="8"/>
              </w:rPr>
            </w:pPr>
          </w:p>
        </w:tc>
        <w:tc>
          <w:tcPr>
            <w:tcW w:w="1417" w:type="dxa"/>
            <w:gridSpan w:val="3"/>
          </w:tcPr>
          <w:p w:rsidR="001E41F3" w:rsidRPr="00EF079D" w:rsidRDefault="001E41F3">
            <w:pPr>
              <w:pStyle w:val="CRCoverPage"/>
              <w:spacing w:after="0"/>
              <w:rPr>
                <w:noProof/>
                <w:sz w:val="8"/>
                <w:szCs w:val="8"/>
              </w:rPr>
            </w:pPr>
          </w:p>
        </w:tc>
        <w:tc>
          <w:tcPr>
            <w:tcW w:w="2127" w:type="dxa"/>
            <w:tcBorders>
              <w:right w:val="single" w:sz="4" w:space="0" w:color="auto"/>
            </w:tcBorders>
          </w:tcPr>
          <w:p w:rsidR="001E41F3" w:rsidRPr="00EF079D" w:rsidRDefault="001E41F3">
            <w:pPr>
              <w:pStyle w:val="CRCoverPage"/>
              <w:spacing w:after="0"/>
              <w:rPr>
                <w:noProof/>
                <w:sz w:val="8"/>
                <w:szCs w:val="8"/>
              </w:rPr>
            </w:pPr>
          </w:p>
        </w:tc>
      </w:tr>
      <w:tr w:rsidR="001E41F3" w:rsidRPr="00EF079D" w:rsidTr="00547111">
        <w:trPr>
          <w:cantSplit/>
        </w:trPr>
        <w:tc>
          <w:tcPr>
            <w:tcW w:w="1843" w:type="dxa"/>
            <w:tcBorders>
              <w:left w:val="single" w:sz="4" w:space="0" w:color="auto"/>
            </w:tcBorders>
          </w:tcPr>
          <w:p w:rsidR="001E41F3" w:rsidRPr="00EF079D" w:rsidRDefault="001E41F3">
            <w:pPr>
              <w:pStyle w:val="CRCoverPage"/>
              <w:tabs>
                <w:tab w:val="right" w:pos="1759"/>
              </w:tabs>
              <w:spacing w:after="0"/>
              <w:rPr>
                <w:b/>
                <w:i/>
                <w:noProof/>
              </w:rPr>
            </w:pPr>
            <w:r w:rsidRPr="00EF079D">
              <w:rPr>
                <w:b/>
                <w:i/>
                <w:noProof/>
              </w:rPr>
              <w:t>Category:</w:t>
            </w:r>
          </w:p>
        </w:tc>
        <w:tc>
          <w:tcPr>
            <w:tcW w:w="851" w:type="dxa"/>
            <w:shd w:val="pct30" w:color="FFFF00" w:fill="auto"/>
          </w:tcPr>
          <w:p w:rsidR="001E41F3" w:rsidRPr="00EF079D" w:rsidRDefault="003D4A19" w:rsidP="003D4A19">
            <w:pPr>
              <w:pStyle w:val="CRCoverPage"/>
              <w:spacing w:after="0"/>
              <w:ind w:left="100" w:right="-609"/>
              <w:rPr>
                <w:b/>
                <w:noProof/>
              </w:rPr>
            </w:pPr>
            <w:r w:rsidRPr="00EF079D">
              <w:rPr>
                <w:rFonts w:hint="eastAsia"/>
                <w:lang w:eastAsia="zh-CN"/>
              </w:rPr>
              <w:t>F</w:t>
            </w:r>
          </w:p>
        </w:tc>
        <w:tc>
          <w:tcPr>
            <w:tcW w:w="3402" w:type="dxa"/>
            <w:gridSpan w:val="5"/>
            <w:tcBorders>
              <w:left w:val="nil"/>
            </w:tcBorders>
          </w:tcPr>
          <w:p w:rsidR="001E41F3" w:rsidRPr="00EF079D" w:rsidRDefault="001E41F3">
            <w:pPr>
              <w:pStyle w:val="CRCoverPage"/>
              <w:spacing w:after="0"/>
              <w:rPr>
                <w:noProof/>
              </w:rPr>
            </w:pPr>
          </w:p>
        </w:tc>
        <w:tc>
          <w:tcPr>
            <w:tcW w:w="1417" w:type="dxa"/>
            <w:gridSpan w:val="3"/>
            <w:tcBorders>
              <w:left w:val="nil"/>
            </w:tcBorders>
          </w:tcPr>
          <w:p w:rsidR="001E41F3" w:rsidRPr="00EF079D" w:rsidRDefault="001E41F3">
            <w:pPr>
              <w:pStyle w:val="CRCoverPage"/>
              <w:spacing w:after="0"/>
              <w:jc w:val="right"/>
              <w:rPr>
                <w:b/>
                <w:i/>
                <w:noProof/>
              </w:rPr>
            </w:pPr>
            <w:r w:rsidRPr="00EF079D">
              <w:rPr>
                <w:b/>
                <w:i/>
                <w:noProof/>
              </w:rPr>
              <w:t>Release:</w:t>
            </w:r>
          </w:p>
        </w:tc>
        <w:tc>
          <w:tcPr>
            <w:tcW w:w="2127" w:type="dxa"/>
            <w:tcBorders>
              <w:right w:val="single" w:sz="4" w:space="0" w:color="auto"/>
            </w:tcBorders>
            <w:shd w:val="pct30" w:color="FFFF00" w:fill="auto"/>
          </w:tcPr>
          <w:p w:rsidR="001E41F3" w:rsidRPr="00EF079D" w:rsidRDefault="003D4A19" w:rsidP="0079483B">
            <w:pPr>
              <w:pStyle w:val="CRCoverPage"/>
              <w:spacing w:after="0"/>
              <w:ind w:left="100"/>
              <w:rPr>
                <w:noProof/>
              </w:rPr>
            </w:pPr>
            <w:r w:rsidRPr="00EF079D">
              <w:rPr>
                <w:noProof/>
              </w:rPr>
              <w:fldChar w:fldCharType="begin"/>
            </w:r>
            <w:r w:rsidRPr="00EF079D">
              <w:rPr>
                <w:noProof/>
              </w:rPr>
              <w:instrText xml:space="preserve"> DOCPROPERTY  Release  \* MERGEFORMAT </w:instrText>
            </w:r>
            <w:r w:rsidRPr="00EF079D">
              <w:rPr>
                <w:noProof/>
              </w:rPr>
              <w:fldChar w:fldCharType="separate"/>
            </w:r>
            <w:r w:rsidRPr="00EF079D">
              <w:rPr>
                <w:noProof/>
              </w:rPr>
              <w:t>Rel-1</w:t>
            </w:r>
            <w:r w:rsidRPr="00EF079D">
              <w:rPr>
                <w:noProof/>
              </w:rPr>
              <w:fldChar w:fldCharType="end"/>
            </w:r>
            <w:r w:rsidR="005E50B7" w:rsidRPr="00EF079D">
              <w:rPr>
                <w:noProof/>
              </w:rPr>
              <w:t>6</w:t>
            </w:r>
          </w:p>
        </w:tc>
      </w:tr>
      <w:tr w:rsidR="001E41F3" w:rsidRPr="00EF079D" w:rsidTr="00547111">
        <w:tc>
          <w:tcPr>
            <w:tcW w:w="1843" w:type="dxa"/>
            <w:tcBorders>
              <w:left w:val="single" w:sz="4" w:space="0" w:color="auto"/>
              <w:bottom w:val="single" w:sz="4" w:space="0" w:color="auto"/>
            </w:tcBorders>
          </w:tcPr>
          <w:p w:rsidR="001E41F3" w:rsidRPr="00EF079D" w:rsidRDefault="001E41F3">
            <w:pPr>
              <w:pStyle w:val="CRCoverPage"/>
              <w:spacing w:after="0"/>
              <w:rPr>
                <w:b/>
                <w:i/>
                <w:noProof/>
              </w:rPr>
            </w:pPr>
          </w:p>
        </w:tc>
        <w:tc>
          <w:tcPr>
            <w:tcW w:w="4677" w:type="dxa"/>
            <w:gridSpan w:val="8"/>
            <w:tcBorders>
              <w:bottom w:val="single" w:sz="4" w:space="0" w:color="auto"/>
            </w:tcBorders>
          </w:tcPr>
          <w:p w:rsidR="001E41F3" w:rsidRPr="00EF079D" w:rsidRDefault="001E41F3">
            <w:pPr>
              <w:pStyle w:val="CRCoverPage"/>
              <w:spacing w:after="0"/>
              <w:ind w:left="383" w:hanging="383"/>
              <w:rPr>
                <w:i/>
                <w:noProof/>
                <w:sz w:val="18"/>
              </w:rPr>
            </w:pPr>
            <w:r w:rsidRPr="00EF079D">
              <w:rPr>
                <w:i/>
                <w:noProof/>
                <w:sz w:val="18"/>
              </w:rPr>
              <w:t xml:space="preserve">Use </w:t>
            </w:r>
            <w:r w:rsidRPr="00EF079D">
              <w:rPr>
                <w:i/>
                <w:noProof/>
                <w:sz w:val="18"/>
                <w:u w:val="single"/>
              </w:rPr>
              <w:t>one</w:t>
            </w:r>
            <w:r w:rsidRPr="00EF079D">
              <w:rPr>
                <w:i/>
                <w:noProof/>
                <w:sz w:val="18"/>
              </w:rPr>
              <w:t xml:space="preserve"> of the following categories:</w:t>
            </w:r>
            <w:r w:rsidRPr="00EF079D">
              <w:rPr>
                <w:b/>
                <w:i/>
                <w:noProof/>
                <w:sz w:val="18"/>
              </w:rPr>
              <w:br/>
              <w:t>F</w:t>
            </w:r>
            <w:r w:rsidRPr="00EF079D">
              <w:rPr>
                <w:i/>
                <w:noProof/>
                <w:sz w:val="18"/>
              </w:rPr>
              <w:t xml:space="preserve">  (correction)</w:t>
            </w:r>
            <w:r w:rsidRPr="00EF079D">
              <w:rPr>
                <w:i/>
                <w:noProof/>
                <w:sz w:val="18"/>
              </w:rPr>
              <w:br/>
            </w:r>
            <w:r w:rsidRPr="00EF079D">
              <w:rPr>
                <w:b/>
                <w:i/>
                <w:noProof/>
                <w:sz w:val="18"/>
              </w:rPr>
              <w:t>A</w:t>
            </w:r>
            <w:r w:rsidRPr="00EF079D">
              <w:rPr>
                <w:i/>
                <w:noProof/>
                <w:sz w:val="18"/>
              </w:rPr>
              <w:t xml:space="preserve">  (</w:t>
            </w:r>
            <w:r w:rsidR="00DE34CF" w:rsidRPr="00EF079D">
              <w:rPr>
                <w:i/>
                <w:noProof/>
                <w:sz w:val="18"/>
              </w:rPr>
              <w:t xml:space="preserve">mirror </w:t>
            </w:r>
            <w:r w:rsidRPr="00EF079D">
              <w:rPr>
                <w:i/>
                <w:noProof/>
                <w:sz w:val="18"/>
              </w:rPr>
              <w:t>correspond</w:t>
            </w:r>
            <w:r w:rsidR="00DE34CF" w:rsidRPr="00EF079D">
              <w:rPr>
                <w:i/>
                <w:noProof/>
                <w:sz w:val="18"/>
              </w:rPr>
              <w:t xml:space="preserve">ing </w:t>
            </w:r>
            <w:r w:rsidRPr="00EF079D">
              <w:rPr>
                <w:i/>
                <w:noProof/>
                <w:sz w:val="18"/>
              </w:rPr>
              <w:t xml:space="preserve">to a </w:t>
            </w:r>
            <w:r w:rsidR="00DE34CF" w:rsidRPr="00EF079D">
              <w:rPr>
                <w:i/>
                <w:noProof/>
                <w:sz w:val="18"/>
              </w:rPr>
              <w:t xml:space="preserve">change </w:t>
            </w:r>
            <w:r w:rsidRPr="00EF079D">
              <w:rPr>
                <w:i/>
                <w:noProof/>
                <w:sz w:val="18"/>
              </w:rPr>
              <w:t xml:space="preserve">in an earlier </w:t>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00665C47" w:rsidRPr="00EF079D">
              <w:rPr>
                <w:i/>
                <w:noProof/>
                <w:sz w:val="18"/>
              </w:rPr>
              <w:tab/>
            </w:r>
            <w:r w:rsidRPr="00EF079D">
              <w:rPr>
                <w:i/>
                <w:noProof/>
                <w:sz w:val="18"/>
              </w:rPr>
              <w:t>release)</w:t>
            </w:r>
            <w:r w:rsidRPr="00EF079D">
              <w:rPr>
                <w:i/>
                <w:noProof/>
                <w:sz w:val="18"/>
              </w:rPr>
              <w:br/>
            </w:r>
            <w:r w:rsidRPr="00EF079D">
              <w:rPr>
                <w:b/>
                <w:i/>
                <w:noProof/>
                <w:sz w:val="18"/>
              </w:rPr>
              <w:t>B</w:t>
            </w:r>
            <w:r w:rsidRPr="00EF079D">
              <w:rPr>
                <w:i/>
                <w:noProof/>
                <w:sz w:val="18"/>
              </w:rPr>
              <w:t xml:space="preserve">  (addition of feature), </w:t>
            </w:r>
            <w:r w:rsidRPr="00EF079D">
              <w:rPr>
                <w:i/>
                <w:noProof/>
                <w:sz w:val="18"/>
              </w:rPr>
              <w:br/>
            </w:r>
            <w:r w:rsidRPr="00EF079D">
              <w:rPr>
                <w:b/>
                <w:i/>
                <w:noProof/>
                <w:sz w:val="18"/>
              </w:rPr>
              <w:t>C</w:t>
            </w:r>
            <w:r w:rsidRPr="00EF079D">
              <w:rPr>
                <w:i/>
                <w:noProof/>
                <w:sz w:val="18"/>
              </w:rPr>
              <w:t xml:space="preserve">  (functional modification of feature)</w:t>
            </w:r>
            <w:r w:rsidRPr="00EF079D">
              <w:rPr>
                <w:i/>
                <w:noProof/>
                <w:sz w:val="18"/>
              </w:rPr>
              <w:br/>
            </w:r>
            <w:r w:rsidRPr="00EF079D">
              <w:rPr>
                <w:b/>
                <w:i/>
                <w:noProof/>
                <w:sz w:val="18"/>
              </w:rPr>
              <w:t>D</w:t>
            </w:r>
            <w:r w:rsidRPr="00EF079D">
              <w:rPr>
                <w:i/>
                <w:noProof/>
                <w:sz w:val="18"/>
              </w:rPr>
              <w:t xml:space="preserve">  (editorial modification)</w:t>
            </w:r>
          </w:p>
          <w:p w:rsidR="001E41F3" w:rsidRPr="00EF079D" w:rsidRDefault="001E41F3">
            <w:pPr>
              <w:pStyle w:val="CRCoverPage"/>
              <w:rPr>
                <w:noProof/>
              </w:rPr>
            </w:pPr>
            <w:r w:rsidRPr="00EF079D">
              <w:rPr>
                <w:noProof/>
                <w:sz w:val="18"/>
              </w:rPr>
              <w:t>Detailed explanations of the above categories can</w:t>
            </w:r>
            <w:r w:rsidRPr="00EF079D">
              <w:rPr>
                <w:noProof/>
                <w:sz w:val="18"/>
              </w:rPr>
              <w:br/>
              <w:t xml:space="preserve">be found in 3GPP </w:t>
            </w:r>
            <w:hyperlink r:id="rId11" w:history="1">
              <w:r w:rsidRPr="00EF079D">
                <w:rPr>
                  <w:rStyle w:val="aa"/>
                  <w:noProof/>
                  <w:sz w:val="18"/>
                </w:rPr>
                <w:t>TR 21.900</w:t>
              </w:r>
            </w:hyperlink>
            <w:r w:rsidRPr="00EF079D">
              <w:rPr>
                <w:noProof/>
                <w:sz w:val="18"/>
              </w:rPr>
              <w:t>.</w:t>
            </w:r>
          </w:p>
        </w:tc>
        <w:tc>
          <w:tcPr>
            <w:tcW w:w="3120" w:type="dxa"/>
            <w:gridSpan w:val="2"/>
            <w:tcBorders>
              <w:bottom w:val="single" w:sz="4" w:space="0" w:color="auto"/>
              <w:right w:val="single" w:sz="4" w:space="0" w:color="auto"/>
            </w:tcBorders>
          </w:tcPr>
          <w:p w:rsidR="000C038A" w:rsidRPr="00EF079D" w:rsidRDefault="001E41F3" w:rsidP="00BD6BB8">
            <w:pPr>
              <w:pStyle w:val="CRCoverPage"/>
              <w:tabs>
                <w:tab w:val="left" w:pos="950"/>
              </w:tabs>
              <w:spacing w:after="0"/>
              <w:ind w:left="241" w:hanging="241"/>
              <w:rPr>
                <w:i/>
                <w:noProof/>
                <w:sz w:val="18"/>
              </w:rPr>
            </w:pPr>
            <w:r w:rsidRPr="00EF079D">
              <w:rPr>
                <w:i/>
                <w:noProof/>
                <w:sz w:val="18"/>
              </w:rPr>
              <w:t xml:space="preserve">Use </w:t>
            </w:r>
            <w:r w:rsidRPr="00EF079D">
              <w:rPr>
                <w:i/>
                <w:noProof/>
                <w:sz w:val="18"/>
                <w:u w:val="single"/>
              </w:rPr>
              <w:t>one</w:t>
            </w:r>
            <w:r w:rsidRPr="00EF079D">
              <w:rPr>
                <w:i/>
                <w:noProof/>
                <w:sz w:val="18"/>
              </w:rPr>
              <w:t xml:space="preserve"> of the following releases:</w:t>
            </w:r>
            <w:r w:rsidRPr="00EF079D">
              <w:rPr>
                <w:i/>
                <w:noProof/>
                <w:sz w:val="18"/>
              </w:rPr>
              <w:br/>
              <w:t>Rel-8</w:t>
            </w:r>
            <w:r w:rsidRPr="00EF079D">
              <w:rPr>
                <w:i/>
                <w:noProof/>
                <w:sz w:val="18"/>
              </w:rPr>
              <w:tab/>
              <w:t>(Release 8)</w:t>
            </w:r>
            <w:r w:rsidR="007C2097" w:rsidRPr="00EF079D">
              <w:rPr>
                <w:i/>
                <w:noProof/>
                <w:sz w:val="18"/>
              </w:rPr>
              <w:br/>
              <w:t>Rel-9</w:t>
            </w:r>
            <w:r w:rsidR="007C2097" w:rsidRPr="00EF079D">
              <w:rPr>
                <w:i/>
                <w:noProof/>
                <w:sz w:val="18"/>
              </w:rPr>
              <w:tab/>
              <w:t>(Release 9)</w:t>
            </w:r>
            <w:r w:rsidR="009777D9" w:rsidRPr="00EF079D">
              <w:rPr>
                <w:i/>
                <w:noProof/>
                <w:sz w:val="18"/>
              </w:rPr>
              <w:br/>
              <w:t>Rel-10</w:t>
            </w:r>
            <w:r w:rsidR="009777D9" w:rsidRPr="00EF079D">
              <w:rPr>
                <w:i/>
                <w:noProof/>
                <w:sz w:val="18"/>
              </w:rPr>
              <w:tab/>
              <w:t>(Release 10)</w:t>
            </w:r>
            <w:r w:rsidR="000C038A" w:rsidRPr="00EF079D">
              <w:rPr>
                <w:i/>
                <w:noProof/>
                <w:sz w:val="18"/>
              </w:rPr>
              <w:br/>
              <w:t>Rel-11</w:t>
            </w:r>
            <w:r w:rsidR="000C038A" w:rsidRPr="00EF079D">
              <w:rPr>
                <w:i/>
                <w:noProof/>
                <w:sz w:val="18"/>
              </w:rPr>
              <w:tab/>
              <w:t>(Release 11)</w:t>
            </w:r>
            <w:r w:rsidR="000C038A" w:rsidRPr="00EF079D">
              <w:rPr>
                <w:i/>
                <w:noProof/>
                <w:sz w:val="18"/>
              </w:rPr>
              <w:br/>
            </w:r>
            <w:r w:rsidR="002E472E" w:rsidRPr="00EF079D">
              <w:rPr>
                <w:i/>
                <w:noProof/>
                <w:sz w:val="18"/>
              </w:rPr>
              <w:t>…</w:t>
            </w:r>
            <w:r w:rsidR="0051580D" w:rsidRPr="00EF079D">
              <w:rPr>
                <w:i/>
                <w:noProof/>
                <w:sz w:val="18"/>
              </w:rPr>
              <w:br/>
            </w:r>
            <w:r w:rsidR="00E34898" w:rsidRPr="00EF079D">
              <w:rPr>
                <w:i/>
                <w:noProof/>
                <w:sz w:val="18"/>
              </w:rPr>
              <w:t>Rel-15</w:t>
            </w:r>
            <w:r w:rsidR="00E34898" w:rsidRPr="00EF079D">
              <w:rPr>
                <w:i/>
                <w:noProof/>
                <w:sz w:val="18"/>
              </w:rPr>
              <w:tab/>
              <w:t>(Release 15)</w:t>
            </w:r>
            <w:r w:rsidR="00E34898" w:rsidRPr="00EF079D">
              <w:rPr>
                <w:i/>
                <w:noProof/>
                <w:sz w:val="18"/>
              </w:rPr>
              <w:br/>
              <w:t>Rel-16</w:t>
            </w:r>
            <w:r w:rsidR="00E34898" w:rsidRPr="00EF079D">
              <w:rPr>
                <w:i/>
                <w:noProof/>
                <w:sz w:val="18"/>
              </w:rPr>
              <w:tab/>
              <w:t>(Release 16)</w:t>
            </w:r>
            <w:r w:rsidR="002E472E" w:rsidRPr="00EF079D">
              <w:rPr>
                <w:i/>
                <w:noProof/>
                <w:sz w:val="18"/>
              </w:rPr>
              <w:br/>
              <w:t>Rel-17</w:t>
            </w:r>
            <w:r w:rsidR="002E472E" w:rsidRPr="00EF079D">
              <w:rPr>
                <w:i/>
                <w:noProof/>
                <w:sz w:val="18"/>
              </w:rPr>
              <w:tab/>
              <w:t>(Release 17)</w:t>
            </w:r>
            <w:r w:rsidR="002E472E" w:rsidRPr="00EF079D">
              <w:rPr>
                <w:i/>
                <w:noProof/>
                <w:sz w:val="18"/>
              </w:rPr>
              <w:br/>
              <w:t>Rel-18</w:t>
            </w:r>
            <w:r w:rsidR="002E472E" w:rsidRPr="00EF079D">
              <w:rPr>
                <w:i/>
                <w:noProof/>
                <w:sz w:val="18"/>
              </w:rPr>
              <w:tab/>
              <w:t>(Release 18)</w:t>
            </w:r>
          </w:p>
        </w:tc>
      </w:tr>
      <w:tr w:rsidR="001E41F3" w:rsidRPr="00EF079D" w:rsidTr="00547111">
        <w:tc>
          <w:tcPr>
            <w:tcW w:w="1843" w:type="dxa"/>
          </w:tcPr>
          <w:p w:rsidR="001E41F3" w:rsidRPr="00EF079D" w:rsidRDefault="001E41F3">
            <w:pPr>
              <w:pStyle w:val="CRCoverPage"/>
              <w:spacing w:after="0"/>
              <w:rPr>
                <w:b/>
                <w:i/>
                <w:noProof/>
                <w:sz w:val="8"/>
                <w:szCs w:val="8"/>
              </w:rPr>
            </w:pPr>
          </w:p>
        </w:tc>
        <w:tc>
          <w:tcPr>
            <w:tcW w:w="7797" w:type="dxa"/>
            <w:gridSpan w:val="10"/>
          </w:tcPr>
          <w:p w:rsidR="001E41F3" w:rsidRPr="00EF079D" w:rsidRDefault="001E41F3">
            <w:pPr>
              <w:pStyle w:val="CRCoverPage"/>
              <w:spacing w:after="0"/>
              <w:rPr>
                <w:noProof/>
                <w:sz w:val="8"/>
                <w:szCs w:val="8"/>
              </w:rPr>
            </w:pPr>
          </w:p>
        </w:tc>
      </w:tr>
      <w:tr w:rsidR="00761D7E" w:rsidRPr="00EF079D" w:rsidTr="00547111">
        <w:tc>
          <w:tcPr>
            <w:tcW w:w="2694" w:type="dxa"/>
            <w:gridSpan w:val="2"/>
            <w:tcBorders>
              <w:top w:val="single" w:sz="4" w:space="0" w:color="auto"/>
              <w:left w:val="single" w:sz="4" w:space="0" w:color="auto"/>
            </w:tcBorders>
          </w:tcPr>
          <w:p w:rsidR="00761D7E" w:rsidRPr="00EF079D" w:rsidRDefault="00761D7E" w:rsidP="00761D7E">
            <w:pPr>
              <w:pStyle w:val="CRCoverPage"/>
              <w:tabs>
                <w:tab w:val="right" w:pos="2184"/>
              </w:tabs>
              <w:spacing w:after="0"/>
              <w:rPr>
                <w:b/>
                <w:i/>
                <w:noProof/>
              </w:rPr>
            </w:pPr>
            <w:r w:rsidRPr="00EF079D">
              <w:rPr>
                <w:b/>
                <w:i/>
                <w:noProof/>
              </w:rPr>
              <w:t>Reason for change:</w:t>
            </w:r>
          </w:p>
        </w:tc>
        <w:tc>
          <w:tcPr>
            <w:tcW w:w="6946" w:type="dxa"/>
            <w:gridSpan w:val="9"/>
            <w:tcBorders>
              <w:top w:val="single" w:sz="4" w:space="0" w:color="auto"/>
              <w:right w:val="single" w:sz="4" w:space="0" w:color="auto"/>
            </w:tcBorders>
            <w:shd w:val="pct30" w:color="FFFF00" w:fill="auto"/>
          </w:tcPr>
          <w:p w:rsidR="00761D7E" w:rsidRPr="00EF079D" w:rsidRDefault="00761D7E" w:rsidP="00761D7E">
            <w:pPr>
              <w:pStyle w:val="CRCoverPage"/>
              <w:spacing w:after="0"/>
              <w:ind w:left="100"/>
              <w:rPr>
                <w:noProof/>
              </w:rPr>
            </w:pPr>
            <w:r w:rsidRPr="00EF079D">
              <w:rPr>
                <w:noProof/>
                <w:lang w:eastAsia="zh-CN"/>
              </w:rPr>
              <w:t>According to R2-2005652, the MAC (38.321) needs to support some new features of intra-UE uplink prioritization. Thus, RAN5 needs to define relevent test case(s) to test the new features.</w:t>
            </w:r>
          </w:p>
        </w:tc>
      </w:tr>
      <w:tr w:rsidR="00761D7E" w:rsidRPr="00EF079D" w:rsidTr="00547111">
        <w:tc>
          <w:tcPr>
            <w:tcW w:w="2694" w:type="dxa"/>
            <w:gridSpan w:val="2"/>
            <w:tcBorders>
              <w:left w:val="single" w:sz="4" w:space="0" w:color="auto"/>
            </w:tcBorders>
          </w:tcPr>
          <w:p w:rsidR="00761D7E" w:rsidRPr="00EF079D" w:rsidRDefault="00761D7E" w:rsidP="00761D7E">
            <w:pPr>
              <w:pStyle w:val="CRCoverPage"/>
              <w:spacing w:after="0"/>
              <w:rPr>
                <w:b/>
                <w:i/>
                <w:noProof/>
                <w:sz w:val="8"/>
                <w:szCs w:val="8"/>
              </w:rPr>
            </w:pPr>
          </w:p>
        </w:tc>
        <w:tc>
          <w:tcPr>
            <w:tcW w:w="6946" w:type="dxa"/>
            <w:gridSpan w:val="9"/>
            <w:tcBorders>
              <w:right w:val="single" w:sz="4" w:space="0" w:color="auto"/>
            </w:tcBorders>
          </w:tcPr>
          <w:p w:rsidR="00761D7E" w:rsidRPr="00EF079D" w:rsidRDefault="00761D7E" w:rsidP="00761D7E">
            <w:pPr>
              <w:pStyle w:val="CRCoverPage"/>
              <w:spacing w:after="0"/>
              <w:rPr>
                <w:noProof/>
                <w:sz w:val="8"/>
                <w:szCs w:val="8"/>
              </w:rPr>
            </w:pPr>
          </w:p>
        </w:tc>
      </w:tr>
      <w:tr w:rsidR="00761D7E" w:rsidRPr="00EF079D" w:rsidTr="00547111">
        <w:tc>
          <w:tcPr>
            <w:tcW w:w="2694" w:type="dxa"/>
            <w:gridSpan w:val="2"/>
            <w:tcBorders>
              <w:left w:val="single" w:sz="4" w:space="0" w:color="auto"/>
            </w:tcBorders>
          </w:tcPr>
          <w:p w:rsidR="00761D7E" w:rsidRPr="00EF079D" w:rsidRDefault="00761D7E" w:rsidP="00761D7E">
            <w:pPr>
              <w:pStyle w:val="CRCoverPage"/>
              <w:tabs>
                <w:tab w:val="right" w:pos="2184"/>
              </w:tabs>
              <w:spacing w:after="0"/>
              <w:rPr>
                <w:b/>
                <w:i/>
                <w:noProof/>
              </w:rPr>
            </w:pPr>
            <w:r w:rsidRPr="00EF079D">
              <w:rPr>
                <w:b/>
                <w:i/>
                <w:noProof/>
              </w:rPr>
              <w:t>Summary of change:</w:t>
            </w:r>
          </w:p>
        </w:tc>
        <w:tc>
          <w:tcPr>
            <w:tcW w:w="6946" w:type="dxa"/>
            <w:gridSpan w:val="9"/>
            <w:tcBorders>
              <w:right w:val="single" w:sz="4" w:space="0" w:color="auto"/>
            </w:tcBorders>
            <w:shd w:val="pct30" w:color="FFFF00" w:fill="auto"/>
          </w:tcPr>
          <w:p w:rsidR="00761D7E" w:rsidRPr="00EF079D" w:rsidRDefault="00761D7E" w:rsidP="00DA7399">
            <w:pPr>
              <w:pStyle w:val="CRCoverPage"/>
              <w:spacing w:after="0"/>
              <w:ind w:left="100"/>
              <w:rPr>
                <w:noProof/>
                <w:lang w:eastAsia="zh-CN"/>
              </w:rPr>
            </w:pPr>
            <w:r w:rsidRPr="00EF079D">
              <w:rPr>
                <w:noProof/>
                <w:lang w:eastAsia="zh-CN"/>
              </w:rPr>
              <w:t>Added a new sub clause 7.1.1.3.1</w:t>
            </w:r>
            <w:r w:rsidR="00DA7399" w:rsidRPr="00EF079D">
              <w:rPr>
                <w:noProof/>
                <w:lang w:eastAsia="zh-CN"/>
              </w:rPr>
              <w:t>1</w:t>
            </w:r>
            <w:r w:rsidRPr="00EF079D">
              <w:rPr>
                <w:noProof/>
                <w:lang w:eastAsia="zh-CN"/>
              </w:rPr>
              <w:t xml:space="preserve"> to describe the test case of lch-based UL grant priority and the prioritization/de-prioritization rules between configured grant and dynamic grant.</w:t>
            </w:r>
          </w:p>
        </w:tc>
      </w:tr>
      <w:tr w:rsidR="00761D7E" w:rsidRPr="00EF079D" w:rsidTr="00547111">
        <w:tc>
          <w:tcPr>
            <w:tcW w:w="2694" w:type="dxa"/>
            <w:gridSpan w:val="2"/>
            <w:tcBorders>
              <w:left w:val="single" w:sz="4" w:space="0" w:color="auto"/>
            </w:tcBorders>
          </w:tcPr>
          <w:p w:rsidR="00761D7E" w:rsidRPr="00EF079D" w:rsidRDefault="00761D7E" w:rsidP="00761D7E">
            <w:pPr>
              <w:pStyle w:val="CRCoverPage"/>
              <w:spacing w:after="0"/>
              <w:rPr>
                <w:b/>
                <w:i/>
                <w:noProof/>
                <w:sz w:val="8"/>
                <w:szCs w:val="8"/>
              </w:rPr>
            </w:pPr>
          </w:p>
        </w:tc>
        <w:tc>
          <w:tcPr>
            <w:tcW w:w="6946" w:type="dxa"/>
            <w:gridSpan w:val="9"/>
            <w:tcBorders>
              <w:right w:val="single" w:sz="4" w:space="0" w:color="auto"/>
            </w:tcBorders>
          </w:tcPr>
          <w:p w:rsidR="00761D7E" w:rsidRPr="00EF079D" w:rsidRDefault="00761D7E" w:rsidP="00761D7E">
            <w:pPr>
              <w:pStyle w:val="CRCoverPage"/>
              <w:spacing w:after="0"/>
              <w:rPr>
                <w:noProof/>
                <w:sz w:val="8"/>
                <w:szCs w:val="8"/>
              </w:rPr>
            </w:pPr>
          </w:p>
        </w:tc>
      </w:tr>
      <w:tr w:rsidR="00761D7E" w:rsidRPr="00EF079D" w:rsidTr="00547111">
        <w:tc>
          <w:tcPr>
            <w:tcW w:w="2694" w:type="dxa"/>
            <w:gridSpan w:val="2"/>
            <w:tcBorders>
              <w:left w:val="single" w:sz="4" w:space="0" w:color="auto"/>
              <w:bottom w:val="single" w:sz="4" w:space="0" w:color="auto"/>
            </w:tcBorders>
          </w:tcPr>
          <w:p w:rsidR="00761D7E" w:rsidRPr="00EF079D" w:rsidRDefault="00761D7E" w:rsidP="00761D7E">
            <w:pPr>
              <w:pStyle w:val="CRCoverPage"/>
              <w:tabs>
                <w:tab w:val="right" w:pos="2184"/>
              </w:tabs>
              <w:spacing w:after="0"/>
              <w:rPr>
                <w:b/>
                <w:i/>
                <w:noProof/>
              </w:rPr>
            </w:pPr>
            <w:r w:rsidRPr="00EF079D">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1D7E" w:rsidRPr="00EF079D" w:rsidRDefault="00761D7E" w:rsidP="00761D7E">
            <w:pPr>
              <w:pStyle w:val="CRCoverPage"/>
              <w:spacing w:after="0"/>
              <w:ind w:left="100"/>
              <w:rPr>
                <w:noProof/>
              </w:rPr>
            </w:pPr>
            <w:r w:rsidRPr="00EF079D">
              <w:rPr>
                <w:noProof/>
                <w:lang w:eastAsia="zh-CN"/>
              </w:rPr>
              <w:t>Lack of relevent test case for IIoT features.</w:t>
            </w:r>
          </w:p>
        </w:tc>
      </w:tr>
      <w:tr w:rsidR="001E41F3" w:rsidRPr="00EF079D" w:rsidTr="00547111">
        <w:tc>
          <w:tcPr>
            <w:tcW w:w="2694" w:type="dxa"/>
            <w:gridSpan w:val="2"/>
          </w:tcPr>
          <w:p w:rsidR="001E41F3" w:rsidRPr="00EF079D" w:rsidRDefault="001E41F3">
            <w:pPr>
              <w:pStyle w:val="CRCoverPage"/>
              <w:spacing w:after="0"/>
              <w:rPr>
                <w:b/>
                <w:i/>
                <w:noProof/>
                <w:sz w:val="8"/>
                <w:szCs w:val="8"/>
              </w:rPr>
            </w:pPr>
          </w:p>
        </w:tc>
        <w:tc>
          <w:tcPr>
            <w:tcW w:w="6946" w:type="dxa"/>
            <w:gridSpan w:val="9"/>
          </w:tcPr>
          <w:p w:rsidR="001E41F3" w:rsidRPr="00EF079D" w:rsidRDefault="001E41F3">
            <w:pPr>
              <w:pStyle w:val="CRCoverPage"/>
              <w:spacing w:after="0"/>
              <w:rPr>
                <w:noProof/>
                <w:sz w:val="8"/>
                <w:szCs w:val="8"/>
              </w:rPr>
            </w:pPr>
          </w:p>
        </w:tc>
      </w:tr>
      <w:tr w:rsidR="001E41F3" w:rsidRPr="00EF079D" w:rsidTr="00547111">
        <w:tc>
          <w:tcPr>
            <w:tcW w:w="2694" w:type="dxa"/>
            <w:gridSpan w:val="2"/>
            <w:tcBorders>
              <w:top w:val="single" w:sz="4" w:space="0" w:color="auto"/>
              <w:left w:val="single" w:sz="4" w:space="0" w:color="auto"/>
            </w:tcBorders>
          </w:tcPr>
          <w:p w:rsidR="001E41F3" w:rsidRPr="00EF079D" w:rsidRDefault="001E41F3">
            <w:pPr>
              <w:pStyle w:val="CRCoverPage"/>
              <w:tabs>
                <w:tab w:val="right" w:pos="2184"/>
              </w:tabs>
              <w:spacing w:after="0"/>
              <w:rPr>
                <w:b/>
                <w:i/>
                <w:noProof/>
              </w:rPr>
            </w:pPr>
            <w:r w:rsidRPr="00EF079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F079D" w:rsidRDefault="002A7662">
            <w:pPr>
              <w:pStyle w:val="CRCoverPage"/>
              <w:spacing w:after="0"/>
              <w:ind w:left="100"/>
              <w:rPr>
                <w:noProof/>
                <w:lang w:eastAsia="zh-CN"/>
              </w:rPr>
            </w:pPr>
            <w:r w:rsidRPr="00EF079D">
              <w:rPr>
                <w:noProof/>
                <w:lang w:eastAsia="zh-CN"/>
              </w:rPr>
              <w:t>7.1.1.</w:t>
            </w:r>
            <w:r w:rsidR="00761D7E" w:rsidRPr="00EF079D">
              <w:rPr>
                <w:noProof/>
                <w:lang w:eastAsia="zh-CN"/>
              </w:rPr>
              <w:t>3</w:t>
            </w:r>
            <w:r w:rsidR="00964A50" w:rsidRPr="00EF079D">
              <w:rPr>
                <w:noProof/>
                <w:lang w:eastAsia="zh-CN"/>
              </w:rPr>
              <w:t>.11 (new)</w:t>
            </w:r>
          </w:p>
        </w:tc>
      </w:tr>
      <w:tr w:rsidR="001E41F3" w:rsidRPr="00EF079D" w:rsidTr="00547111">
        <w:tc>
          <w:tcPr>
            <w:tcW w:w="2694" w:type="dxa"/>
            <w:gridSpan w:val="2"/>
            <w:tcBorders>
              <w:left w:val="single" w:sz="4" w:space="0" w:color="auto"/>
            </w:tcBorders>
          </w:tcPr>
          <w:p w:rsidR="001E41F3" w:rsidRPr="00EF079D" w:rsidRDefault="001E41F3">
            <w:pPr>
              <w:pStyle w:val="CRCoverPage"/>
              <w:spacing w:after="0"/>
              <w:rPr>
                <w:b/>
                <w:i/>
                <w:noProof/>
                <w:sz w:val="8"/>
                <w:szCs w:val="8"/>
              </w:rPr>
            </w:pPr>
          </w:p>
        </w:tc>
        <w:tc>
          <w:tcPr>
            <w:tcW w:w="6946" w:type="dxa"/>
            <w:gridSpan w:val="9"/>
            <w:tcBorders>
              <w:right w:val="single" w:sz="4" w:space="0" w:color="auto"/>
            </w:tcBorders>
          </w:tcPr>
          <w:p w:rsidR="001E41F3" w:rsidRPr="00EF079D" w:rsidRDefault="001E41F3">
            <w:pPr>
              <w:pStyle w:val="CRCoverPage"/>
              <w:spacing w:after="0"/>
              <w:rPr>
                <w:noProof/>
                <w:sz w:val="8"/>
                <w:szCs w:val="8"/>
              </w:rPr>
            </w:pPr>
          </w:p>
        </w:tc>
      </w:tr>
      <w:tr w:rsidR="001E41F3" w:rsidRPr="00EF079D" w:rsidTr="00547111">
        <w:tc>
          <w:tcPr>
            <w:tcW w:w="2694" w:type="dxa"/>
            <w:gridSpan w:val="2"/>
            <w:tcBorders>
              <w:left w:val="single" w:sz="4" w:space="0" w:color="auto"/>
            </w:tcBorders>
          </w:tcPr>
          <w:p w:rsidR="001E41F3" w:rsidRPr="00EF07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F079D" w:rsidRDefault="001E41F3">
            <w:pPr>
              <w:pStyle w:val="CRCoverPage"/>
              <w:spacing w:after="0"/>
              <w:jc w:val="center"/>
              <w:rPr>
                <w:b/>
                <w:caps/>
                <w:noProof/>
              </w:rPr>
            </w:pPr>
            <w:r w:rsidRPr="00EF07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F079D" w:rsidRDefault="001E41F3">
            <w:pPr>
              <w:pStyle w:val="CRCoverPage"/>
              <w:spacing w:after="0"/>
              <w:jc w:val="center"/>
              <w:rPr>
                <w:b/>
                <w:caps/>
                <w:noProof/>
              </w:rPr>
            </w:pPr>
            <w:r w:rsidRPr="00EF079D">
              <w:rPr>
                <w:b/>
                <w:caps/>
                <w:noProof/>
              </w:rPr>
              <w:t>N</w:t>
            </w:r>
          </w:p>
        </w:tc>
        <w:tc>
          <w:tcPr>
            <w:tcW w:w="2977" w:type="dxa"/>
            <w:gridSpan w:val="4"/>
          </w:tcPr>
          <w:p w:rsidR="001E41F3" w:rsidRPr="00EF07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F079D" w:rsidRDefault="001E41F3">
            <w:pPr>
              <w:pStyle w:val="CRCoverPage"/>
              <w:spacing w:after="0"/>
              <w:ind w:left="99"/>
              <w:rPr>
                <w:noProof/>
              </w:rPr>
            </w:pPr>
          </w:p>
        </w:tc>
      </w:tr>
      <w:tr w:rsidR="001E41F3" w:rsidRPr="00EF079D" w:rsidTr="00547111">
        <w:tc>
          <w:tcPr>
            <w:tcW w:w="2694" w:type="dxa"/>
            <w:gridSpan w:val="2"/>
            <w:tcBorders>
              <w:left w:val="single" w:sz="4" w:space="0" w:color="auto"/>
            </w:tcBorders>
          </w:tcPr>
          <w:p w:rsidR="001E41F3" w:rsidRPr="00EF079D" w:rsidRDefault="001E41F3">
            <w:pPr>
              <w:pStyle w:val="CRCoverPage"/>
              <w:tabs>
                <w:tab w:val="right" w:pos="2184"/>
              </w:tabs>
              <w:spacing w:after="0"/>
              <w:rPr>
                <w:b/>
                <w:i/>
                <w:noProof/>
              </w:rPr>
            </w:pPr>
            <w:r w:rsidRPr="00EF079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F0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079D" w:rsidRDefault="00163AF9">
            <w:pPr>
              <w:pStyle w:val="CRCoverPage"/>
              <w:spacing w:after="0"/>
              <w:jc w:val="center"/>
              <w:rPr>
                <w:b/>
                <w:caps/>
                <w:noProof/>
                <w:lang w:eastAsia="zh-CN"/>
              </w:rPr>
            </w:pPr>
            <w:r w:rsidRPr="00EF079D">
              <w:rPr>
                <w:rFonts w:hint="eastAsia"/>
                <w:b/>
                <w:caps/>
                <w:noProof/>
                <w:lang w:eastAsia="zh-CN"/>
              </w:rPr>
              <w:t>X</w:t>
            </w:r>
          </w:p>
        </w:tc>
        <w:tc>
          <w:tcPr>
            <w:tcW w:w="2977" w:type="dxa"/>
            <w:gridSpan w:val="4"/>
          </w:tcPr>
          <w:p w:rsidR="001E41F3" w:rsidRPr="00EF079D" w:rsidRDefault="001E41F3">
            <w:pPr>
              <w:pStyle w:val="CRCoverPage"/>
              <w:tabs>
                <w:tab w:val="right" w:pos="2893"/>
              </w:tabs>
              <w:spacing w:after="0"/>
              <w:rPr>
                <w:noProof/>
              </w:rPr>
            </w:pPr>
            <w:r w:rsidRPr="00EF079D">
              <w:rPr>
                <w:noProof/>
              </w:rPr>
              <w:t xml:space="preserve"> Other core specifications</w:t>
            </w:r>
            <w:r w:rsidRPr="00EF079D">
              <w:rPr>
                <w:noProof/>
              </w:rPr>
              <w:tab/>
            </w:r>
          </w:p>
        </w:tc>
        <w:tc>
          <w:tcPr>
            <w:tcW w:w="3401" w:type="dxa"/>
            <w:gridSpan w:val="3"/>
            <w:tcBorders>
              <w:right w:val="single" w:sz="4" w:space="0" w:color="auto"/>
            </w:tcBorders>
            <w:shd w:val="pct30" w:color="FFFF00" w:fill="auto"/>
          </w:tcPr>
          <w:p w:rsidR="001E41F3" w:rsidRPr="00EF079D" w:rsidRDefault="00145D43">
            <w:pPr>
              <w:pStyle w:val="CRCoverPage"/>
              <w:spacing w:after="0"/>
              <w:ind w:left="99"/>
              <w:rPr>
                <w:noProof/>
              </w:rPr>
            </w:pPr>
            <w:r w:rsidRPr="00EF079D">
              <w:rPr>
                <w:noProof/>
              </w:rPr>
              <w:t xml:space="preserve">TS/TR ... CR ... </w:t>
            </w:r>
          </w:p>
        </w:tc>
      </w:tr>
      <w:tr w:rsidR="001E41F3" w:rsidRPr="00EF079D" w:rsidTr="00547111">
        <w:tc>
          <w:tcPr>
            <w:tcW w:w="2694" w:type="dxa"/>
            <w:gridSpan w:val="2"/>
            <w:tcBorders>
              <w:left w:val="single" w:sz="4" w:space="0" w:color="auto"/>
            </w:tcBorders>
          </w:tcPr>
          <w:p w:rsidR="001E41F3" w:rsidRPr="00EF079D" w:rsidRDefault="001E41F3">
            <w:pPr>
              <w:pStyle w:val="CRCoverPage"/>
              <w:spacing w:after="0"/>
              <w:rPr>
                <w:b/>
                <w:i/>
                <w:noProof/>
              </w:rPr>
            </w:pPr>
            <w:r w:rsidRPr="00EF079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F079D" w:rsidRDefault="00F01990">
            <w:pPr>
              <w:pStyle w:val="CRCoverPage"/>
              <w:spacing w:after="0"/>
              <w:jc w:val="center"/>
              <w:rPr>
                <w:b/>
                <w:caps/>
                <w:noProof/>
                <w:lang w:eastAsia="zh-CN"/>
              </w:rPr>
            </w:pPr>
            <w:r w:rsidRPr="00EF079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079D" w:rsidRDefault="001E41F3">
            <w:pPr>
              <w:pStyle w:val="CRCoverPage"/>
              <w:spacing w:after="0"/>
              <w:jc w:val="center"/>
              <w:rPr>
                <w:b/>
                <w:caps/>
                <w:noProof/>
                <w:lang w:eastAsia="zh-CN"/>
              </w:rPr>
            </w:pPr>
          </w:p>
        </w:tc>
        <w:tc>
          <w:tcPr>
            <w:tcW w:w="2977" w:type="dxa"/>
            <w:gridSpan w:val="4"/>
          </w:tcPr>
          <w:p w:rsidR="001E41F3" w:rsidRPr="00EF079D" w:rsidRDefault="001E41F3">
            <w:pPr>
              <w:pStyle w:val="CRCoverPage"/>
              <w:spacing w:after="0"/>
              <w:rPr>
                <w:noProof/>
              </w:rPr>
            </w:pPr>
            <w:r w:rsidRPr="00EF079D">
              <w:rPr>
                <w:noProof/>
              </w:rPr>
              <w:t xml:space="preserve"> Test specifications</w:t>
            </w:r>
          </w:p>
        </w:tc>
        <w:tc>
          <w:tcPr>
            <w:tcW w:w="3401" w:type="dxa"/>
            <w:gridSpan w:val="3"/>
            <w:tcBorders>
              <w:right w:val="single" w:sz="4" w:space="0" w:color="auto"/>
            </w:tcBorders>
            <w:shd w:val="pct30" w:color="FFFF00" w:fill="auto"/>
          </w:tcPr>
          <w:p w:rsidR="001E41F3" w:rsidRPr="00EF079D" w:rsidRDefault="00145D43">
            <w:pPr>
              <w:pStyle w:val="CRCoverPage"/>
              <w:spacing w:after="0"/>
              <w:ind w:left="99"/>
              <w:rPr>
                <w:noProof/>
              </w:rPr>
            </w:pPr>
            <w:r w:rsidRPr="00EF079D">
              <w:rPr>
                <w:noProof/>
              </w:rPr>
              <w:t>TS/TR</w:t>
            </w:r>
            <w:r w:rsidR="003D4A19" w:rsidRPr="00EF079D">
              <w:rPr>
                <w:noProof/>
              </w:rPr>
              <w:t xml:space="preserve"> </w:t>
            </w:r>
            <w:r w:rsidR="00F01990" w:rsidRPr="00EF079D">
              <w:rPr>
                <w:noProof/>
              </w:rPr>
              <w:t>38.523-2... CR 0124</w:t>
            </w:r>
            <w:r w:rsidR="003D4A19" w:rsidRPr="00EF079D">
              <w:rPr>
                <w:noProof/>
              </w:rPr>
              <w:t>...</w:t>
            </w:r>
            <w:r w:rsidRPr="00EF079D">
              <w:rPr>
                <w:noProof/>
              </w:rPr>
              <w:t xml:space="preserve"> </w:t>
            </w:r>
          </w:p>
        </w:tc>
      </w:tr>
      <w:tr w:rsidR="001E41F3" w:rsidRPr="00EF079D" w:rsidTr="00547111">
        <w:tc>
          <w:tcPr>
            <w:tcW w:w="2694" w:type="dxa"/>
            <w:gridSpan w:val="2"/>
            <w:tcBorders>
              <w:left w:val="single" w:sz="4" w:space="0" w:color="auto"/>
            </w:tcBorders>
          </w:tcPr>
          <w:p w:rsidR="001E41F3" w:rsidRPr="00EF079D" w:rsidRDefault="00145D43">
            <w:pPr>
              <w:pStyle w:val="CRCoverPage"/>
              <w:spacing w:after="0"/>
              <w:rPr>
                <w:b/>
                <w:i/>
                <w:noProof/>
              </w:rPr>
            </w:pPr>
            <w:r w:rsidRPr="00EF079D">
              <w:rPr>
                <w:b/>
                <w:i/>
                <w:noProof/>
              </w:rPr>
              <w:t xml:space="preserve">(show </w:t>
            </w:r>
            <w:r w:rsidR="00592D74" w:rsidRPr="00EF079D">
              <w:rPr>
                <w:b/>
                <w:i/>
                <w:noProof/>
              </w:rPr>
              <w:t xml:space="preserve">related </w:t>
            </w:r>
            <w:r w:rsidRPr="00EF079D">
              <w:rPr>
                <w:b/>
                <w:i/>
                <w:noProof/>
              </w:rPr>
              <w:t>CR</w:t>
            </w:r>
            <w:r w:rsidR="00592D74" w:rsidRPr="00EF079D">
              <w:rPr>
                <w:b/>
                <w:i/>
                <w:noProof/>
              </w:rPr>
              <w:t>s</w:t>
            </w:r>
            <w:r w:rsidRPr="00EF079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F0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079D" w:rsidRDefault="00163AF9">
            <w:pPr>
              <w:pStyle w:val="CRCoverPage"/>
              <w:spacing w:after="0"/>
              <w:jc w:val="center"/>
              <w:rPr>
                <w:b/>
                <w:caps/>
                <w:noProof/>
                <w:lang w:eastAsia="zh-CN"/>
              </w:rPr>
            </w:pPr>
            <w:r w:rsidRPr="00EF079D">
              <w:rPr>
                <w:rFonts w:hint="eastAsia"/>
                <w:b/>
                <w:caps/>
                <w:noProof/>
                <w:lang w:eastAsia="zh-CN"/>
              </w:rPr>
              <w:t>X</w:t>
            </w:r>
          </w:p>
        </w:tc>
        <w:tc>
          <w:tcPr>
            <w:tcW w:w="2977" w:type="dxa"/>
            <w:gridSpan w:val="4"/>
          </w:tcPr>
          <w:p w:rsidR="001E41F3" w:rsidRPr="00EF079D" w:rsidRDefault="001E41F3">
            <w:pPr>
              <w:pStyle w:val="CRCoverPage"/>
              <w:spacing w:after="0"/>
              <w:rPr>
                <w:noProof/>
              </w:rPr>
            </w:pPr>
            <w:r w:rsidRPr="00EF079D">
              <w:rPr>
                <w:noProof/>
              </w:rPr>
              <w:t xml:space="preserve"> O&amp;M Specifications</w:t>
            </w:r>
          </w:p>
        </w:tc>
        <w:tc>
          <w:tcPr>
            <w:tcW w:w="3401" w:type="dxa"/>
            <w:gridSpan w:val="3"/>
            <w:tcBorders>
              <w:right w:val="single" w:sz="4" w:space="0" w:color="auto"/>
            </w:tcBorders>
            <w:shd w:val="pct30" w:color="FFFF00" w:fill="auto"/>
          </w:tcPr>
          <w:p w:rsidR="001E41F3" w:rsidRPr="00EF079D" w:rsidRDefault="00145D43">
            <w:pPr>
              <w:pStyle w:val="CRCoverPage"/>
              <w:spacing w:after="0"/>
              <w:ind w:left="99"/>
              <w:rPr>
                <w:noProof/>
              </w:rPr>
            </w:pPr>
            <w:r w:rsidRPr="00EF079D">
              <w:rPr>
                <w:noProof/>
              </w:rPr>
              <w:t>TS</w:t>
            </w:r>
            <w:r w:rsidR="000A6394" w:rsidRPr="00EF079D">
              <w:rPr>
                <w:noProof/>
              </w:rPr>
              <w:t xml:space="preserve">/TR ... CR ... </w:t>
            </w:r>
          </w:p>
        </w:tc>
      </w:tr>
      <w:tr w:rsidR="001E41F3" w:rsidRPr="00EF079D" w:rsidTr="008863B9">
        <w:tc>
          <w:tcPr>
            <w:tcW w:w="2694" w:type="dxa"/>
            <w:gridSpan w:val="2"/>
            <w:tcBorders>
              <w:left w:val="single" w:sz="4" w:space="0" w:color="auto"/>
            </w:tcBorders>
          </w:tcPr>
          <w:p w:rsidR="001E41F3" w:rsidRPr="00EF079D" w:rsidRDefault="001E41F3">
            <w:pPr>
              <w:pStyle w:val="CRCoverPage"/>
              <w:spacing w:after="0"/>
              <w:rPr>
                <w:b/>
                <w:i/>
                <w:noProof/>
              </w:rPr>
            </w:pPr>
          </w:p>
        </w:tc>
        <w:tc>
          <w:tcPr>
            <w:tcW w:w="6946" w:type="dxa"/>
            <w:gridSpan w:val="9"/>
            <w:tcBorders>
              <w:right w:val="single" w:sz="4" w:space="0" w:color="auto"/>
            </w:tcBorders>
          </w:tcPr>
          <w:p w:rsidR="001E41F3" w:rsidRPr="00EF079D" w:rsidRDefault="001E41F3">
            <w:pPr>
              <w:pStyle w:val="CRCoverPage"/>
              <w:spacing w:after="0"/>
              <w:rPr>
                <w:noProof/>
              </w:rPr>
            </w:pPr>
          </w:p>
        </w:tc>
      </w:tr>
      <w:tr w:rsidR="001E41F3" w:rsidRPr="00EF079D" w:rsidTr="008863B9">
        <w:tc>
          <w:tcPr>
            <w:tcW w:w="2694" w:type="dxa"/>
            <w:gridSpan w:val="2"/>
            <w:tcBorders>
              <w:left w:val="single" w:sz="4" w:space="0" w:color="auto"/>
              <w:bottom w:val="single" w:sz="4" w:space="0" w:color="auto"/>
            </w:tcBorders>
          </w:tcPr>
          <w:p w:rsidR="001E41F3" w:rsidRPr="00EF079D" w:rsidRDefault="001E41F3">
            <w:pPr>
              <w:pStyle w:val="CRCoverPage"/>
              <w:tabs>
                <w:tab w:val="right" w:pos="2184"/>
              </w:tabs>
              <w:spacing w:after="0"/>
              <w:rPr>
                <w:b/>
                <w:i/>
                <w:noProof/>
              </w:rPr>
            </w:pPr>
            <w:r w:rsidRPr="00EF079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F079D" w:rsidRDefault="00C17078" w:rsidP="008C0D59">
            <w:pPr>
              <w:pStyle w:val="CRCoverPage"/>
              <w:spacing w:after="0"/>
              <w:ind w:left="100"/>
              <w:rPr>
                <w:noProof/>
              </w:rPr>
            </w:pPr>
            <w:r>
              <w:rPr>
                <w:noProof/>
              </w:rPr>
              <w:t xml:space="preserve">This CR is </w:t>
            </w:r>
            <w:r w:rsidRPr="00C17078">
              <w:rPr>
                <w:noProof/>
              </w:rPr>
              <w:t>reissue</w:t>
            </w:r>
            <w:r w:rsidR="008C0D59">
              <w:rPr>
                <w:noProof/>
              </w:rPr>
              <w:t>r</w:t>
            </w:r>
            <w:r w:rsidRPr="00C17078">
              <w:rPr>
                <w:noProof/>
              </w:rPr>
              <w:t xml:space="preserve"> </w:t>
            </w:r>
            <w:r w:rsidR="008C0D59">
              <w:rPr>
                <w:noProof/>
              </w:rPr>
              <w:t xml:space="preserve">of </w:t>
            </w:r>
            <w:r w:rsidRPr="00C17078">
              <w:rPr>
                <w:noProof/>
              </w:rPr>
              <w:t>R5-210669</w:t>
            </w:r>
            <w:r>
              <w:rPr>
                <w:noProof/>
              </w:rPr>
              <w:t>, which has a wrong title.</w:t>
            </w:r>
          </w:p>
        </w:tc>
      </w:tr>
      <w:tr w:rsidR="008863B9" w:rsidRPr="00EF079D" w:rsidTr="004A220A">
        <w:tc>
          <w:tcPr>
            <w:tcW w:w="2694" w:type="dxa"/>
            <w:gridSpan w:val="2"/>
            <w:tcBorders>
              <w:top w:val="single" w:sz="4" w:space="0" w:color="auto"/>
              <w:bottom w:val="single" w:sz="4" w:space="0" w:color="auto"/>
            </w:tcBorders>
          </w:tcPr>
          <w:p w:rsidR="008863B9" w:rsidRPr="00EF07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F079D" w:rsidRDefault="008863B9">
            <w:pPr>
              <w:pStyle w:val="CRCoverPage"/>
              <w:spacing w:after="0"/>
              <w:ind w:left="100"/>
              <w:rPr>
                <w:noProof/>
                <w:sz w:val="8"/>
                <w:szCs w:val="8"/>
              </w:rPr>
            </w:pPr>
          </w:p>
        </w:tc>
      </w:tr>
      <w:tr w:rsidR="008863B9" w:rsidRPr="00EF079D" w:rsidTr="00C17078">
        <w:trPr>
          <w:trHeight w:val="225"/>
        </w:trPr>
        <w:tc>
          <w:tcPr>
            <w:tcW w:w="2694" w:type="dxa"/>
            <w:gridSpan w:val="2"/>
            <w:tcBorders>
              <w:top w:val="single" w:sz="4" w:space="0" w:color="auto"/>
              <w:left w:val="single" w:sz="4" w:space="0" w:color="auto"/>
              <w:bottom w:val="single" w:sz="4" w:space="0" w:color="auto"/>
            </w:tcBorders>
          </w:tcPr>
          <w:p w:rsidR="008863B9" w:rsidRPr="00EF079D" w:rsidRDefault="008863B9">
            <w:pPr>
              <w:pStyle w:val="CRCoverPage"/>
              <w:tabs>
                <w:tab w:val="right" w:pos="2184"/>
              </w:tabs>
              <w:spacing w:after="0"/>
              <w:rPr>
                <w:b/>
                <w:i/>
                <w:noProof/>
              </w:rPr>
            </w:pPr>
            <w:r w:rsidRPr="00EF07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78B2" w:rsidRPr="00EF079D" w:rsidRDefault="001178B2" w:rsidP="001178B2">
            <w:pPr>
              <w:pStyle w:val="CRCoverPage"/>
              <w:spacing w:after="0"/>
              <w:ind w:left="100"/>
              <w:rPr>
                <w:noProof/>
                <w:lang w:eastAsia="zh-CN"/>
              </w:rPr>
            </w:pPr>
          </w:p>
        </w:tc>
      </w:tr>
    </w:tbl>
    <w:p w:rsidR="001E41F3" w:rsidRPr="00EF079D" w:rsidRDefault="001E41F3">
      <w:pPr>
        <w:pStyle w:val="CRCoverPage"/>
        <w:spacing w:after="0"/>
        <w:rPr>
          <w:noProof/>
          <w:sz w:val="8"/>
          <w:szCs w:val="8"/>
        </w:rPr>
      </w:pPr>
    </w:p>
    <w:p w:rsidR="001E41F3" w:rsidRPr="00EF079D" w:rsidRDefault="001E41F3">
      <w:pPr>
        <w:rPr>
          <w:noProof/>
        </w:rPr>
        <w:sectPr w:rsidR="001E41F3" w:rsidRPr="00EF079D">
          <w:headerReference w:type="even" r:id="rId12"/>
          <w:footnotePr>
            <w:numRestart w:val="eachSect"/>
          </w:footnotePr>
          <w:pgSz w:w="11907" w:h="16840" w:code="9"/>
          <w:pgMar w:top="1418" w:right="1134" w:bottom="1134" w:left="1134" w:header="680" w:footer="567" w:gutter="0"/>
          <w:cols w:space="720"/>
        </w:sectPr>
      </w:pPr>
    </w:p>
    <w:p w:rsidR="003D4A19" w:rsidRPr="00EF079D" w:rsidRDefault="003D4A19" w:rsidP="003D4A19">
      <w:pPr>
        <w:pStyle w:val="H6"/>
        <w:rPr>
          <w:b/>
          <w:noProof/>
          <w:color w:val="00B0F0"/>
        </w:rPr>
      </w:pPr>
      <w:r w:rsidRPr="00EF079D">
        <w:rPr>
          <w:b/>
          <w:noProof/>
          <w:color w:val="00B0F0"/>
        </w:rPr>
        <w:lastRenderedPageBreak/>
        <w:t>&lt;Start of modified section 1&gt;</w:t>
      </w:r>
    </w:p>
    <w:p w:rsidR="00761D7E" w:rsidRPr="00EF079D" w:rsidRDefault="00DA7399" w:rsidP="00676CB4">
      <w:pPr>
        <w:pStyle w:val="5"/>
        <w:rPr>
          <w:ins w:id="1" w:author="Liubing (Leo)" w:date="2020-10-29T12:17:00Z"/>
          <w:lang w:eastAsia="en-GB"/>
        </w:rPr>
      </w:pPr>
      <w:bookmarkStart w:id="2" w:name="_Toc21103098"/>
      <w:bookmarkStart w:id="3" w:name="_Toc29233435"/>
      <w:bookmarkStart w:id="4" w:name="_Toc29462040"/>
      <w:bookmarkStart w:id="5" w:name="_Toc36158017"/>
      <w:ins w:id="6" w:author="Liubing (Leo)" w:date="2021-01-25T20:08:00Z">
        <w:r w:rsidRPr="00EF079D">
          <w:rPr>
            <w:lang w:eastAsia="en-GB"/>
          </w:rPr>
          <w:t>7.1.1.3.11</w:t>
        </w:r>
      </w:ins>
      <w:ins w:id="7" w:author="Liubing (Leo)" w:date="2020-10-29T12:17:00Z">
        <w:r w:rsidR="00761D7E" w:rsidRPr="00EF079D">
          <w:rPr>
            <w:lang w:eastAsia="en-GB"/>
          </w:rPr>
          <w:tab/>
        </w:r>
        <w:bookmarkStart w:id="8" w:name="OLE_LINK9"/>
        <w:bookmarkEnd w:id="2"/>
        <w:bookmarkEnd w:id="3"/>
        <w:bookmarkEnd w:id="4"/>
        <w:bookmarkEnd w:id="5"/>
        <w:r w:rsidR="00761D7E" w:rsidRPr="00EF079D">
          <w:rPr>
            <w:lang w:eastAsia="en-GB"/>
          </w:rPr>
          <w:t>Correct handling of UL grant prioritization</w:t>
        </w:r>
        <w:bookmarkEnd w:id="8"/>
      </w:ins>
    </w:p>
    <w:p w:rsidR="00761D7E" w:rsidRPr="00EF079D" w:rsidRDefault="00DA7399" w:rsidP="00676CB4">
      <w:pPr>
        <w:pStyle w:val="H6"/>
        <w:rPr>
          <w:ins w:id="9" w:author="Liubing (Leo)" w:date="2020-10-29T12:17:00Z"/>
          <w:lang w:eastAsia="en-GB"/>
        </w:rPr>
      </w:pPr>
      <w:ins w:id="10" w:author="Liubing (Leo)" w:date="2021-01-25T20:08:00Z">
        <w:r w:rsidRPr="00EF079D">
          <w:rPr>
            <w:lang w:eastAsia="en-GB"/>
          </w:rPr>
          <w:t>7.1.1.3.11</w:t>
        </w:r>
      </w:ins>
      <w:ins w:id="11" w:author="Liubing (Leo)" w:date="2020-10-29T12:17:00Z">
        <w:r w:rsidR="00761D7E" w:rsidRPr="00EF079D">
          <w:rPr>
            <w:lang w:eastAsia="en-GB"/>
          </w:rPr>
          <w:t>.1</w:t>
        </w:r>
        <w:r w:rsidR="00761D7E" w:rsidRPr="00EF079D">
          <w:rPr>
            <w:lang w:eastAsia="en-GB"/>
          </w:rPr>
          <w:tab/>
          <w:t>Test Purpose (TP)</w:t>
        </w:r>
      </w:ins>
    </w:p>
    <w:p w:rsidR="00761D7E" w:rsidRPr="00EF079D" w:rsidRDefault="00761D7E" w:rsidP="00C10FE6">
      <w:pPr>
        <w:pStyle w:val="H6"/>
        <w:rPr>
          <w:ins w:id="12" w:author="Liubing (Leo)" w:date="2020-10-29T12:17:00Z"/>
        </w:rPr>
      </w:pPr>
      <w:ins w:id="13" w:author="Liubing (Leo)" w:date="2020-10-29T12:17:00Z">
        <w:r w:rsidRPr="00EF079D">
          <w:t>(1)</w:t>
        </w:r>
      </w:ins>
    </w:p>
    <w:p w:rsidR="00761D7E" w:rsidRPr="00EF079D" w:rsidRDefault="00761D7E" w:rsidP="001B6E79">
      <w:pPr>
        <w:pStyle w:val="PL"/>
        <w:rPr>
          <w:ins w:id="14" w:author="Liubing (Leo)" w:date="2020-10-29T12:17:00Z"/>
        </w:rPr>
      </w:pPr>
      <w:ins w:id="15" w:author="Liubing (Leo)" w:date="2020-10-29T12:17:00Z">
        <w:r w:rsidRPr="00EF079D">
          <w:rPr>
            <w:b/>
          </w:rPr>
          <w:t>with</w:t>
        </w:r>
        <w:r w:rsidRPr="00EF079D">
          <w:t xml:space="preserve"> { UE in RRC_CONNECTED and configured with </w:t>
        </w:r>
        <w:r w:rsidRPr="00EF079D">
          <w:rPr>
            <w:rFonts w:eastAsia="Times New Roman"/>
            <w:i/>
            <w:lang w:eastAsia="ko-KR"/>
          </w:rPr>
          <w:t>lch-basedPrioritization</w:t>
        </w:r>
        <w:r w:rsidRPr="00EF079D">
          <w:rPr>
            <w:rFonts w:ascii="宋体" w:hAnsi="宋体" w:hint="eastAsia"/>
            <w:i/>
            <w:lang w:eastAsia="zh-CN"/>
          </w:rPr>
          <w:t>，</w:t>
        </w:r>
        <w:r w:rsidRPr="00EF079D">
          <w:t>and a resource conflict happened when the UE is sending data based on a UL grant which is addressed to CS-RNTI with NDI = 1 or C-RNTI }</w:t>
        </w:r>
      </w:ins>
    </w:p>
    <w:p w:rsidR="00761D7E" w:rsidRPr="00EF079D" w:rsidRDefault="00761D7E" w:rsidP="001B6E79">
      <w:pPr>
        <w:pStyle w:val="PL"/>
        <w:rPr>
          <w:ins w:id="16" w:author="Liubing (Leo)" w:date="2020-10-29T12:17:00Z"/>
        </w:rPr>
      </w:pPr>
      <w:ins w:id="17" w:author="Liubing (Leo)" w:date="2020-10-29T12:17:00Z">
        <w:r w:rsidRPr="00EF079D">
          <w:rPr>
            <w:b/>
          </w:rPr>
          <w:t>ensure that</w:t>
        </w:r>
        <w:r w:rsidRPr="00EF079D">
          <w:t xml:space="preserve"> {</w:t>
        </w:r>
      </w:ins>
    </w:p>
    <w:p w:rsidR="00761D7E" w:rsidRPr="00EF079D" w:rsidRDefault="00761D7E" w:rsidP="001B6E79">
      <w:pPr>
        <w:pStyle w:val="PL"/>
        <w:rPr>
          <w:ins w:id="18" w:author="Liubing (Leo)" w:date="2020-10-29T12:17:00Z"/>
        </w:rPr>
      </w:pPr>
      <w:ins w:id="19" w:author="Liubing (Leo)" w:date="2020-10-29T12:17:00Z">
        <w:r w:rsidRPr="00EF079D">
          <w:t xml:space="preserve">  </w:t>
        </w:r>
        <w:r w:rsidRPr="00EF079D">
          <w:rPr>
            <w:b/>
          </w:rPr>
          <w:t>when</w:t>
        </w:r>
        <w:r w:rsidRPr="00EF079D">
          <w:t xml:space="preserve"> { the data causes the resource conflict is based on a configured UL grant whose priority is lower than or equal to the UL grant’s }</w:t>
        </w:r>
      </w:ins>
    </w:p>
    <w:p w:rsidR="00761D7E" w:rsidRPr="00EF079D" w:rsidRDefault="00761D7E" w:rsidP="001B6E79">
      <w:pPr>
        <w:pStyle w:val="PL"/>
        <w:rPr>
          <w:ins w:id="20" w:author="Liubing (Leo)" w:date="2020-10-29T12:17:00Z"/>
        </w:rPr>
      </w:pPr>
      <w:ins w:id="21" w:author="Liubing (Leo)" w:date="2020-10-29T12:17:00Z">
        <w:r w:rsidRPr="00EF079D">
          <w:t xml:space="preserve">    </w:t>
        </w:r>
        <w:r w:rsidRPr="00EF079D">
          <w:rPr>
            <w:b/>
          </w:rPr>
          <w:t>then</w:t>
        </w:r>
        <w:r w:rsidRPr="00EF079D">
          <w:t xml:space="preserve"> { UE determins the UL grant to be prioritized and sends the corresponding MAC PDU.}</w:t>
        </w:r>
      </w:ins>
    </w:p>
    <w:p w:rsidR="00761D7E" w:rsidRPr="00EF079D" w:rsidRDefault="00761D7E" w:rsidP="001B6E79">
      <w:pPr>
        <w:pStyle w:val="PL"/>
        <w:rPr>
          <w:ins w:id="22" w:author="Liubing (Leo)" w:date="2020-10-29T12:17:00Z"/>
        </w:rPr>
      </w:pPr>
      <w:ins w:id="23" w:author="Liubing (Leo)" w:date="2020-10-29T12:17:00Z">
        <w:r w:rsidRPr="00EF079D">
          <w:t xml:space="preserve">            }</w:t>
        </w:r>
      </w:ins>
    </w:p>
    <w:p w:rsidR="00761D7E" w:rsidRPr="00EF079D" w:rsidRDefault="00761D7E" w:rsidP="00C10FE6">
      <w:pPr>
        <w:pStyle w:val="H6"/>
        <w:rPr>
          <w:ins w:id="24" w:author="Liubing (Leo)" w:date="2020-10-29T12:17:00Z"/>
        </w:rPr>
      </w:pPr>
      <w:ins w:id="25" w:author="Liubing (Leo)" w:date="2020-10-29T12:17:00Z">
        <w:r w:rsidRPr="00EF079D">
          <w:t>(2)</w:t>
        </w:r>
      </w:ins>
    </w:p>
    <w:p w:rsidR="00761D7E" w:rsidRPr="00EF079D" w:rsidRDefault="00761D7E" w:rsidP="00C10FE6">
      <w:pPr>
        <w:pStyle w:val="PL"/>
        <w:rPr>
          <w:ins w:id="26" w:author="Liubing (Leo)" w:date="2020-10-29T12:17:00Z"/>
        </w:rPr>
      </w:pPr>
      <w:ins w:id="27" w:author="Liubing (Leo)" w:date="2020-10-29T12:17:00Z">
        <w:r w:rsidRPr="00EF079D">
          <w:rPr>
            <w:b/>
          </w:rPr>
          <w:t>with</w:t>
        </w:r>
        <w:r w:rsidRPr="00EF079D">
          <w:t xml:space="preserve"> { UE in RRC_CONNECTED and configured with </w:t>
        </w:r>
        <w:r w:rsidRPr="00EF079D">
          <w:rPr>
            <w:rFonts w:eastAsia="Times New Roman"/>
            <w:i/>
            <w:lang w:eastAsia="ko-KR"/>
          </w:rPr>
          <w:t>lch-basedPrioritization</w:t>
        </w:r>
        <w:r w:rsidRPr="00EF079D">
          <w:rPr>
            <w:rFonts w:ascii="宋体" w:hAnsi="宋体" w:hint="eastAsia"/>
            <w:i/>
            <w:lang w:eastAsia="zh-CN"/>
          </w:rPr>
          <w:t>，</w:t>
        </w:r>
        <w:r w:rsidRPr="00EF079D">
          <w:t>a resource conflict happened when the UE is sending data based on a UL grant which is addressed to CS-RNTI with NDI = 1 or C-RNTI, and UE determins the UL grant to be prioritized }</w:t>
        </w:r>
      </w:ins>
    </w:p>
    <w:p w:rsidR="00761D7E" w:rsidRPr="00EF079D" w:rsidRDefault="00761D7E" w:rsidP="00C10FE6">
      <w:pPr>
        <w:pStyle w:val="PL"/>
        <w:rPr>
          <w:ins w:id="28" w:author="Liubing (Leo)" w:date="2020-10-29T12:17:00Z"/>
        </w:rPr>
      </w:pPr>
      <w:ins w:id="29" w:author="Liubing (Leo)" w:date="2020-10-29T12:17:00Z">
        <w:r w:rsidRPr="00EF079D">
          <w:rPr>
            <w:b/>
          </w:rPr>
          <w:t>ensure that</w:t>
        </w:r>
        <w:r w:rsidRPr="00EF079D">
          <w:t xml:space="preserve"> {</w:t>
        </w:r>
      </w:ins>
    </w:p>
    <w:p w:rsidR="00761D7E" w:rsidRPr="00EF079D" w:rsidRDefault="00761D7E" w:rsidP="00C10FE6">
      <w:pPr>
        <w:pStyle w:val="PL"/>
        <w:rPr>
          <w:ins w:id="30" w:author="Liubing (Leo)" w:date="2020-10-29T12:17:00Z"/>
        </w:rPr>
      </w:pPr>
      <w:ins w:id="31" w:author="Liubing (Leo)" w:date="2020-10-29T12:17:00Z">
        <w:r w:rsidRPr="00EF079D">
          <w:t xml:space="preserve">  </w:t>
        </w:r>
        <w:r w:rsidRPr="00EF079D">
          <w:rPr>
            <w:b/>
          </w:rPr>
          <w:t>when</w:t>
        </w:r>
        <w:r w:rsidRPr="00EF079D">
          <w:t xml:space="preserve"> { UE sends out the MAC PDU associated with the prioritized grant }</w:t>
        </w:r>
      </w:ins>
    </w:p>
    <w:p w:rsidR="00761D7E" w:rsidRPr="00EF079D" w:rsidRDefault="00761D7E" w:rsidP="00C10FE6">
      <w:pPr>
        <w:pStyle w:val="PL"/>
        <w:rPr>
          <w:ins w:id="32" w:author="Liubing (Leo)" w:date="2020-10-29T12:17:00Z"/>
        </w:rPr>
      </w:pPr>
      <w:ins w:id="33" w:author="Liubing (Leo)" w:date="2020-10-29T12:17:00Z">
        <w:r w:rsidRPr="00EF079D">
          <w:t xml:space="preserve">    </w:t>
        </w:r>
        <w:r w:rsidRPr="00EF079D">
          <w:rPr>
            <w:b/>
          </w:rPr>
          <w:t>then</w:t>
        </w:r>
        <w:r w:rsidRPr="00EF079D">
          <w:t xml:space="preserve"> { autonomously re-transmit the MAC PDU associated with the de-prioritized grant.}</w:t>
        </w:r>
      </w:ins>
    </w:p>
    <w:p w:rsidR="00761D7E" w:rsidRPr="00EF079D" w:rsidRDefault="00761D7E" w:rsidP="00C10FE6">
      <w:pPr>
        <w:pStyle w:val="PL"/>
        <w:rPr>
          <w:ins w:id="34" w:author="Liubing (Leo)" w:date="2020-10-29T12:17:00Z"/>
        </w:rPr>
      </w:pPr>
      <w:ins w:id="35" w:author="Liubing (Leo)" w:date="2020-10-29T12:17:00Z">
        <w:r w:rsidRPr="00EF079D">
          <w:t xml:space="preserve">            }</w:t>
        </w:r>
      </w:ins>
    </w:p>
    <w:p w:rsidR="00761D7E" w:rsidRPr="00EF079D" w:rsidRDefault="00761D7E" w:rsidP="00676CB4">
      <w:pPr>
        <w:pStyle w:val="H6"/>
        <w:rPr>
          <w:ins w:id="36" w:author="Liubing (Leo)" w:date="2020-10-29T12:17:00Z"/>
          <w:lang w:eastAsia="en-GB"/>
        </w:rPr>
      </w:pPr>
      <w:ins w:id="37" w:author="Liubing (Leo)" w:date="2020-10-29T12:17:00Z">
        <w:r w:rsidRPr="00EF079D">
          <w:rPr>
            <w:lang w:eastAsia="en-GB"/>
          </w:rPr>
          <w:t>7.1.1.3.1</w:t>
        </w:r>
      </w:ins>
      <w:ins w:id="38" w:author="Liubing (Leo)" w:date="2021-01-25T20:09:00Z">
        <w:r w:rsidR="00DA7399" w:rsidRPr="00EF079D">
          <w:rPr>
            <w:lang w:eastAsia="en-GB"/>
          </w:rPr>
          <w:t>1</w:t>
        </w:r>
      </w:ins>
      <w:ins w:id="39" w:author="Liubing (Leo)" w:date="2020-10-29T12:17:00Z">
        <w:r w:rsidRPr="00EF079D">
          <w:rPr>
            <w:lang w:eastAsia="en-GB"/>
          </w:rPr>
          <w:t>.2</w:t>
        </w:r>
        <w:r w:rsidRPr="00EF079D">
          <w:rPr>
            <w:lang w:eastAsia="en-GB"/>
          </w:rPr>
          <w:tab/>
          <w:t>Conformance requirements</w:t>
        </w:r>
      </w:ins>
    </w:p>
    <w:p w:rsidR="00761D7E" w:rsidRPr="00EF079D" w:rsidRDefault="00761D7E" w:rsidP="00761D7E">
      <w:pPr>
        <w:overflowPunct w:val="0"/>
        <w:autoSpaceDE w:val="0"/>
        <w:autoSpaceDN w:val="0"/>
        <w:adjustRightInd w:val="0"/>
        <w:textAlignment w:val="baseline"/>
        <w:rPr>
          <w:ins w:id="40" w:author="Liubing (Leo)" w:date="2020-10-29T12:17:00Z"/>
          <w:lang w:eastAsia="en-GB"/>
        </w:rPr>
      </w:pPr>
      <w:ins w:id="41" w:author="Liubing (Leo)" w:date="2020-10-29T12:17:00Z">
        <w:r w:rsidRPr="00EF079D">
          <w:rPr>
            <w:lang w:eastAsia="en-GB"/>
          </w:rPr>
          <w:t xml:space="preserve">References: The conformance requirements covered in the present TC are specified in: TS 38.321, clauses 5.4.1 and </w:t>
        </w:r>
        <w:r w:rsidRPr="00EF079D">
          <w:rPr>
            <w:rFonts w:eastAsia="Malgun Gothic"/>
            <w:lang w:eastAsia="ko-KR"/>
          </w:rPr>
          <w:t>5.4.2.1</w:t>
        </w:r>
        <w:r w:rsidRPr="00EF079D">
          <w:rPr>
            <w:lang w:eastAsia="en-GB"/>
          </w:rPr>
          <w:t>. Unless otherwise stated these are Rel-16 requirements.</w:t>
        </w:r>
      </w:ins>
    </w:p>
    <w:p w:rsidR="00761D7E" w:rsidRPr="00EF079D" w:rsidRDefault="00761D7E" w:rsidP="00761D7E">
      <w:pPr>
        <w:rPr>
          <w:ins w:id="42" w:author="Liubing (Leo)" w:date="2020-10-29T12:17:00Z"/>
          <w:lang w:eastAsia="en-GB"/>
        </w:rPr>
      </w:pPr>
      <w:ins w:id="43" w:author="Liubing (Leo)" w:date="2020-10-29T12:17:00Z">
        <w:r w:rsidRPr="00EF079D">
          <w:rPr>
            <w:lang w:eastAsia="en-GB"/>
          </w:rPr>
          <w:t>[TS 38.321, clause 5.4.1]</w:t>
        </w:r>
      </w:ins>
    </w:p>
    <w:p w:rsidR="00761D7E" w:rsidRPr="00EF079D" w:rsidRDefault="00761D7E" w:rsidP="00761D7E">
      <w:pPr>
        <w:rPr>
          <w:ins w:id="44" w:author="Liubing (Leo)" w:date="2020-10-29T12:17:00Z"/>
          <w:rFonts w:eastAsia="Malgun Gothic"/>
          <w:noProof/>
          <w:lang w:eastAsia="ko-KR"/>
        </w:rPr>
      </w:pPr>
      <w:ins w:id="45" w:author="Liubing (Leo)" w:date="2020-10-29T12:17:00Z">
        <w:r w:rsidRPr="00EF079D">
          <w:rPr>
            <w:lang w:eastAsia="en-GB"/>
          </w:rPr>
          <w:t>…</w:t>
        </w:r>
      </w:ins>
    </w:p>
    <w:p w:rsidR="00761D7E" w:rsidRPr="00EF079D" w:rsidRDefault="00761D7E" w:rsidP="00BE3064">
      <w:pPr>
        <w:rPr>
          <w:ins w:id="46" w:author="Liubing (Leo)" w:date="2020-10-29T12:17:00Z"/>
          <w:noProof/>
          <w:lang w:eastAsia="ko-KR"/>
        </w:rPr>
      </w:pPr>
      <w:ins w:id="47" w:author="Liubing (Leo)" w:date="2020-10-29T12:17:00Z">
        <w:r w:rsidRPr="00EF079D">
          <w:rPr>
            <w:noProof/>
            <w:lang w:eastAsia="ko-KR"/>
          </w:rPr>
          <w:t xml:space="preserve">For the MAC entity configured with </w:t>
        </w:r>
        <w:r w:rsidRPr="00EF079D">
          <w:rPr>
            <w:i/>
            <w:noProof/>
            <w:lang w:eastAsia="ko-KR"/>
          </w:rPr>
          <w:t>lch-basedPrioritization</w:t>
        </w:r>
        <w:r w:rsidRPr="00EF079D">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EF079D">
          <w:rPr>
            <w:lang w:eastAsia="ja-JP"/>
          </w:rPr>
          <w:t xml:space="preserve">as described in clause </w:t>
        </w:r>
        <w:r w:rsidRPr="00EF079D">
          <w:rPr>
            <w:lang w:eastAsia="ko-KR"/>
          </w:rPr>
          <w:t>5.4.3.1.2</w:t>
        </w:r>
        <w:r w:rsidRPr="00EF079D">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ins>
    </w:p>
    <w:p w:rsidR="00761D7E" w:rsidRPr="00EF079D" w:rsidRDefault="00761D7E" w:rsidP="00BE3064">
      <w:pPr>
        <w:rPr>
          <w:ins w:id="48" w:author="Liubing (Leo)" w:date="2020-10-29T12:17:00Z"/>
          <w:rFonts w:eastAsia="Malgun Gothic"/>
          <w:noProof/>
          <w:lang w:eastAsia="ko-KR"/>
        </w:rPr>
      </w:pPr>
      <w:ins w:id="49" w:author="Liubing (Leo)" w:date="2020-10-29T12:17:00Z">
        <w:r w:rsidRPr="00EF079D">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ins>
    </w:p>
    <w:p w:rsidR="00761D7E" w:rsidRPr="00EF079D" w:rsidRDefault="00761D7E" w:rsidP="00BE3064">
      <w:pPr>
        <w:rPr>
          <w:ins w:id="50" w:author="Liubing (Leo)" w:date="2020-10-29T12:17:00Z"/>
          <w:lang w:eastAsia="ko-KR"/>
        </w:rPr>
      </w:pPr>
      <w:ins w:id="51" w:author="Liubing (Leo)" w:date="2020-10-29T12:17:00Z">
        <w:r w:rsidRPr="00EF079D">
          <w:rPr>
            <w:lang w:eastAsia="ko-KR"/>
          </w:rPr>
          <w:t xml:space="preserve">When the MAC entity is configured with </w:t>
        </w:r>
        <w:proofErr w:type="spellStart"/>
        <w:r w:rsidRPr="00EF079D">
          <w:rPr>
            <w:i/>
            <w:lang w:eastAsia="ko-KR"/>
          </w:rPr>
          <w:t>lch-basedPrioritization</w:t>
        </w:r>
        <w:proofErr w:type="spellEnd"/>
        <w:r w:rsidRPr="00EF079D">
          <w:rPr>
            <w:rFonts w:eastAsia="Malgun Gothic"/>
            <w:lang w:eastAsia="ko-KR"/>
          </w:rPr>
          <w:t xml:space="preserve">, for each uplink grant </w:t>
        </w:r>
        <w:proofErr w:type="gramStart"/>
        <w:r w:rsidRPr="00EF079D">
          <w:rPr>
            <w:rFonts w:eastAsia="Malgun Gothic"/>
            <w:lang w:eastAsia="ko-KR"/>
          </w:rPr>
          <w:t>whose</w:t>
        </w:r>
        <w:proofErr w:type="gramEnd"/>
        <w:r w:rsidRPr="00EF079D">
          <w:rPr>
            <w:rFonts w:eastAsia="Malgun Gothic"/>
            <w:lang w:eastAsia="ko-KR"/>
          </w:rPr>
          <w:t xml:space="preserve"> associated PUSCH can </w:t>
        </w:r>
        <w:r w:rsidRPr="00BE3064">
          <w:rPr>
            <w:lang w:eastAsia="ko-KR"/>
          </w:rPr>
          <w:t>be transmitted by lower layers, the MAC entity shall</w:t>
        </w:r>
        <w:r w:rsidRPr="00EF079D">
          <w:rPr>
            <w:lang w:eastAsia="ko-KR"/>
          </w:rPr>
          <w:t>:</w:t>
        </w:r>
      </w:ins>
    </w:p>
    <w:p w:rsidR="00761D7E" w:rsidRPr="00EF079D" w:rsidRDefault="00761D7E" w:rsidP="00BE3064">
      <w:pPr>
        <w:pStyle w:val="B1"/>
        <w:rPr>
          <w:ins w:id="52" w:author="Liubing (Leo)" w:date="2020-10-29T12:17:00Z"/>
          <w:lang w:eastAsia="ko-KR"/>
        </w:rPr>
      </w:pPr>
      <w:ins w:id="53" w:author="Liubing (Leo)" w:date="2020-10-29T12:17:00Z">
        <w:r w:rsidRPr="00EF079D">
          <w:rPr>
            <w:lang w:eastAsia="ko-KR"/>
          </w:rPr>
          <w:t>1&gt;</w:t>
        </w:r>
        <w:r w:rsidRPr="00EF079D">
          <w:rPr>
            <w:lang w:eastAsia="ko-KR"/>
          </w:rPr>
          <w:tab/>
          <w:t>if this uplink grant is addressed to CS-RNTI with NDI = 1 or C-RNTI:</w:t>
        </w:r>
      </w:ins>
    </w:p>
    <w:p w:rsidR="00761D7E" w:rsidRPr="00EF079D" w:rsidRDefault="00761D7E" w:rsidP="00BE3064">
      <w:pPr>
        <w:pStyle w:val="B2"/>
        <w:rPr>
          <w:ins w:id="54" w:author="Liubing (Leo)" w:date="2020-10-29T12:17:00Z"/>
          <w:lang w:eastAsia="ko-KR"/>
        </w:rPr>
      </w:pPr>
      <w:ins w:id="55" w:author="Liubing (Leo)" w:date="2020-10-29T12:17:00Z">
        <w:r w:rsidRPr="00EF079D">
          <w:rPr>
            <w:lang w:eastAsia="ko-KR"/>
          </w:rPr>
          <w:t>2&gt;</w:t>
        </w:r>
        <w:r w:rsidRPr="00EF079D">
          <w:rPr>
            <w:lang w:eastAsia="ko-KR"/>
          </w:rPr>
          <w:tab/>
          <w:t>if there is no overlapping PUSCH duration of a configured uplink grant which was not already de-prioritized, in the same BWP whose priority is higher than the priority of the uplink grant; and</w:t>
        </w:r>
      </w:ins>
    </w:p>
    <w:p w:rsidR="00761D7E" w:rsidRPr="00EF079D" w:rsidRDefault="00761D7E" w:rsidP="00BE3064">
      <w:pPr>
        <w:pStyle w:val="B2"/>
        <w:rPr>
          <w:ins w:id="56" w:author="Liubing (Leo)" w:date="2020-10-29T12:17:00Z"/>
          <w:lang w:eastAsia="ko-KR"/>
        </w:rPr>
      </w:pPr>
      <w:ins w:id="57" w:author="Liubing (Leo)" w:date="2020-10-29T12:17:00Z">
        <w:r w:rsidRPr="00EF079D">
          <w:rPr>
            <w:lang w:eastAsia="ko-KR"/>
          </w:rPr>
          <w:t>2&gt;</w:t>
        </w:r>
        <w:r w:rsidRPr="00EF079D">
          <w:rPr>
            <w:lang w:eastAsia="ko-KR"/>
          </w:rPr>
          <w:tab/>
          <w:t>if there is no overlapping PUCCH resource with an SR transmission which was not already de-prioritized and the priority of the logical channel that triggered the SR is higher than the priority of the uplink grant:</w:t>
        </w:r>
      </w:ins>
    </w:p>
    <w:p w:rsidR="00761D7E" w:rsidRPr="00EF079D" w:rsidRDefault="00761D7E" w:rsidP="00BE3064">
      <w:pPr>
        <w:pStyle w:val="B3"/>
        <w:rPr>
          <w:ins w:id="58" w:author="Liubing (Leo)" w:date="2020-10-29T12:17:00Z"/>
          <w:lang w:eastAsia="ko-KR"/>
        </w:rPr>
      </w:pPr>
      <w:ins w:id="59" w:author="Liubing (Leo)" w:date="2020-10-29T12:17:00Z">
        <w:r w:rsidRPr="00EF079D">
          <w:rPr>
            <w:lang w:eastAsia="ko-KR"/>
          </w:rPr>
          <w:t>3&gt;</w:t>
        </w:r>
        <w:r w:rsidRPr="00EF079D">
          <w:rPr>
            <w:lang w:eastAsia="ko-KR"/>
          </w:rPr>
          <w:tab/>
          <w:t>consider this uplink grant as a prioritized uplink grant;</w:t>
        </w:r>
      </w:ins>
    </w:p>
    <w:p w:rsidR="00761D7E" w:rsidRPr="00EF079D" w:rsidRDefault="00761D7E" w:rsidP="00BE3064">
      <w:pPr>
        <w:pStyle w:val="B3"/>
        <w:rPr>
          <w:ins w:id="60" w:author="Liubing (Leo)" w:date="2020-10-29T12:17:00Z"/>
          <w:lang w:eastAsia="ko-KR"/>
        </w:rPr>
      </w:pPr>
      <w:ins w:id="61" w:author="Liubing (Leo)" w:date="2020-10-29T12:17:00Z">
        <w:r w:rsidRPr="00EF079D">
          <w:rPr>
            <w:lang w:eastAsia="ko-KR"/>
          </w:rPr>
          <w:t>3&gt;</w:t>
        </w:r>
        <w:r w:rsidRPr="00EF079D">
          <w:rPr>
            <w:lang w:eastAsia="ko-KR"/>
          </w:rPr>
          <w:tab/>
          <w:t>consider the other overlapping uplink grant(s), if any, as a de-prioritized uplink grant(s);</w:t>
        </w:r>
      </w:ins>
    </w:p>
    <w:p w:rsidR="00761D7E" w:rsidRPr="00EF079D" w:rsidRDefault="00761D7E" w:rsidP="00BE3064">
      <w:pPr>
        <w:pStyle w:val="B3"/>
        <w:rPr>
          <w:ins w:id="62" w:author="Liubing (Leo)" w:date="2020-10-29T12:17:00Z"/>
          <w:lang w:eastAsia="ko-KR"/>
        </w:rPr>
      </w:pPr>
      <w:ins w:id="63" w:author="Liubing (Leo)" w:date="2020-10-29T12:17:00Z">
        <w:r w:rsidRPr="00EF079D">
          <w:rPr>
            <w:lang w:eastAsia="ko-KR"/>
          </w:rPr>
          <w:t>3&gt;</w:t>
        </w:r>
        <w:r w:rsidRPr="00EF079D">
          <w:rPr>
            <w:lang w:eastAsia="ko-KR"/>
          </w:rPr>
          <w:tab/>
          <w:t>consider the other overlapping SR transmission(s), if any, as a de-prioritized SR transmission(s).</w:t>
        </w:r>
      </w:ins>
    </w:p>
    <w:p w:rsidR="00761D7E" w:rsidRPr="00EF079D" w:rsidRDefault="00761D7E" w:rsidP="00BE3064">
      <w:pPr>
        <w:pStyle w:val="B1"/>
        <w:rPr>
          <w:ins w:id="64" w:author="Liubing (Leo)" w:date="2020-10-29T12:17:00Z"/>
          <w:lang w:eastAsia="ko-KR"/>
        </w:rPr>
      </w:pPr>
      <w:ins w:id="65" w:author="Liubing (Leo)" w:date="2020-10-29T12:17:00Z">
        <w:r w:rsidRPr="00EF079D">
          <w:rPr>
            <w:lang w:eastAsia="ko-KR"/>
          </w:rPr>
          <w:t>1&gt;</w:t>
        </w:r>
        <w:r w:rsidRPr="00EF079D">
          <w:rPr>
            <w:lang w:eastAsia="ko-KR"/>
          </w:rPr>
          <w:tab/>
          <w:t>else if this uplink grant is a configured uplink grant:</w:t>
        </w:r>
      </w:ins>
    </w:p>
    <w:p w:rsidR="00761D7E" w:rsidRPr="00EF079D" w:rsidRDefault="00761D7E" w:rsidP="00BE3064">
      <w:pPr>
        <w:pStyle w:val="B2"/>
        <w:rPr>
          <w:ins w:id="66" w:author="Liubing (Leo)" w:date="2020-10-29T12:17:00Z"/>
          <w:lang w:eastAsia="ko-KR"/>
        </w:rPr>
      </w:pPr>
      <w:ins w:id="67" w:author="Liubing (Leo)" w:date="2020-10-29T12:17:00Z">
        <w:r w:rsidRPr="00EF079D">
          <w:rPr>
            <w:lang w:eastAsia="ko-KR"/>
          </w:rPr>
          <w:t>2&gt;</w:t>
        </w:r>
        <w:r w:rsidRPr="00EF079D">
          <w:rPr>
            <w:lang w:eastAsia="ko-KR"/>
          </w:rPr>
          <w:tab/>
          <w:t>if there is no overlapping PUSCH duration of another configured uplink grant which was not already de-prioritized, in the same BWP, whose priority is higher than the priority of the uplink grant; and</w:t>
        </w:r>
      </w:ins>
    </w:p>
    <w:p w:rsidR="00761D7E" w:rsidRPr="00EF079D" w:rsidRDefault="00761D7E" w:rsidP="00BE3064">
      <w:pPr>
        <w:pStyle w:val="B2"/>
        <w:rPr>
          <w:ins w:id="68" w:author="Liubing (Leo)" w:date="2020-10-29T12:17:00Z"/>
          <w:lang w:eastAsia="ko-KR"/>
        </w:rPr>
      </w:pPr>
      <w:ins w:id="69" w:author="Liubing (Leo)" w:date="2020-10-29T12:17:00Z">
        <w:r w:rsidRPr="00EF079D">
          <w:rPr>
            <w:lang w:eastAsia="ko-KR"/>
          </w:rPr>
          <w:lastRenderedPageBreak/>
          <w:t>2&gt;</w:t>
        </w:r>
        <w:r w:rsidRPr="00EF079D">
          <w:rPr>
            <w:lang w:eastAsia="ko-KR"/>
          </w:rPr>
          <w:tab/>
          <w:t>if there is no overlapping PUSCH duration of an uplink grant addressed to CS-RNTI with NDI = 1 or C-RNTI which was not already de-prioritized, in the same BWP, whose priority is higher than or equal to the priority of the uplink grant; and</w:t>
        </w:r>
      </w:ins>
    </w:p>
    <w:p w:rsidR="00761D7E" w:rsidRPr="00EF079D" w:rsidRDefault="00761D7E" w:rsidP="00BE3064">
      <w:pPr>
        <w:pStyle w:val="B2"/>
        <w:rPr>
          <w:ins w:id="70" w:author="Liubing (Leo)" w:date="2020-10-29T12:17:00Z"/>
          <w:lang w:eastAsia="ko-KR"/>
        </w:rPr>
      </w:pPr>
      <w:ins w:id="71" w:author="Liubing (Leo)" w:date="2020-10-29T12:17:00Z">
        <w:r w:rsidRPr="00EF079D">
          <w:rPr>
            <w:lang w:eastAsia="ko-KR"/>
          </w:rPr>
          <w:t>2&gt;</w:t>
        </w:r>
        <w:r w:rsidRPr="00EF079D">
          <w:rPr>
            <w:lang w:eastAsia="ko-KR"/>
          </w:rPr>
          <w:tab/>
          <w:t>if there is no overlapping PUCCH resource with an SR transmission which was not already de-prioritized and the priority of the logical channel that triggered the SR is higher than the priority of the uplink grant:</w:t>
        </w:r>
      </w:ins>
    </w:p>
    <w:p w:rsidR="00761D7E" w:rsidRPr="00EF079D" w:rsidRDefault="00761D7E" w:rsidP="00BE3064">
      <w:pPr>
        <w:pStyle w:val="B3"/>
        <w:rPr>
          <w:ins w:id="72" w:author="Liubing (Leo)" w:date="2020-10-29T12:17:00Z"/>
          <w:lang w:eastAsia="ko-KR"/>
        </w:rPr>
      </w:pPr>
      <w:ins w:id="73" w:author="Liubing (Leo)" w:date="2020-10-29T12:17:00Z">
        <w:r w:rsidRPr="00EF079D">
          <w:rPr>
            <w:lang w:eastAsia="ko-KR"/>
          </w:rPr>
          <w:t>3&gt;</w:t>
        </w:r>
        <w:r w:rsidRPr="00EF079D">
          <w:rPr>
            <w:lang w:eastAsia="ko-KR"/>
          </w:rPr>
          <w:tab/>
          <w:t>consider this uplink grant as a prioritized uplink grant;</w:t>
        </w:r>
      </w:ins>
    </w:p>
    <w:p w:rsidR="00761D7E" w:rsidRPr="00EF079D" w:rsidRDefault="00761D7E" w:rsidP="00BE3064">
      <w:pPr>
        <w:pStyle w:val="B3"/>
        <w:rPr>
          <w:ins w:id="74" w:author="Liubing (Leo)" w:date="2020-10-29T12:17:00Z"/>
          <w:lang w:eastAsia="ko-KR"/>
        </w:rPr>
      </w:pPr>
      <w:ins w:id="75" w:author="Liubing (Leo)" w:date="2020-10-29T12:17:00Z">
        <w:r w:rsidRPr="00EF079D">
          <w:rPr>
            <w:lang w:eastAsia="ko-KR"/>
          </w:rPr>
          <w:t>3&gt;</w:t>
        </w:r>
        <w:r w:rsidRPr="00EF079D">
          <w:rPr>
            <w:lang w:eastAsia="ko-KR"/>
          </w:rPr>
          <w:tab/>
          <w:t>consider the other overlapping uplink grant(s), if any, as a de-prioritized uplink grant(s);</w:t>
        </w:r>
      </w:ins>
    </w:p>
    <w:p w:rsidR="00761D7E" w:rsidRPr="00EF079D" w:rsidRDefault="00761D7E" w:rsidP="00BE3064">
      <w:pPr>
        <w:pStyle w:val="B3"/>
        <w:rPr>
          <w:ins w:id="76" w:author="Liubing (Leo)" w:date="2020-10-29T12:17:00Z"/>
          <w:lang w:eastAsia="ko-KR"/>
        </w:rPr>
      </w:pPr>
      <w:bookmarkStart w:id="77" w:name="_Hlk34410642"/>
      <w:ins w:id="78" w:author="Liubing (Leo)" w:date="2020-10-29T12:17:00Z">
        <w:r w:rsidRPr="00EF079D">
          <w:rPr>
            <w:lang w:eastAsia="ko-KR"/>
          </w:rPr>
          <w:t>3&gt;</w:t>
        </w:r>
        <w:r w:rsidRPr="00EF079D">
          <w:rPr>
            <w:lang w:eastAsia="ko-KR"/>
          </w:rPr>
          <w:tab/>
          <w:t>consider the other overlapping SR transmission(s), if any, as a de-prioritized SR transmission(s).</w:t>
        </w:r>
      </w:ins>
    </w:p>
    <w:p w:rsidR="00761D7E" w:rsidRPr="00EF079D" w:rsidRDefault="00761D7E" w:rsidP="00BE3064">
      <w:pPr>
        <w:pStyle w:val="NO"/>
        <w:rPr>
          <w:ins w:id="79" w:author="Liubing (Leo)" w:date="2020-10-29T12:17:00Z"/>
          <w:rFonts w:eastAsia="Malgun Gothic"/>
          <w:noProof/>
          <w:lang w:eastAsia="ko-KR"/>
        </w:rPr>
      </w:pPr>
      <w:ins w:id="80" w:author="Liubing (Leo)" w:date="2020-10-29T12:17:00Z">
        <w:r w:rsidRPr="00EF079D">
          <w:rPr>
            <w:noProof/>
            <w:lang w:eastAsia="ko-KR"/>
          </w:rPr>
          <w:t>NOTE 6:</w:t>
        </w:r>
        <w:r w:rsidRPr="00EF079D">
          <w:rPr>
            <w:noProof/>
            <w:lang w:eastAsia="ko-KR"/>
          </w:rPr>
          <w:tab/>
          <w:t xml:space="preserve">If the MAC entity is configured with </w:t>
        </w:r>
        <w:r w:rsidRPr="00EF079D">
          <w:rPr>
            <w:i/>
            <w:iCs/>
            <w:noProof/>
            <w:lang w:eastAsia="ko-KR"/>
          </w:rPr>
          <w:t>lch-basedPrioritization</w:t>
        </w:r>
        <w:r w:rsidRPr="00EF079D">
          <w:rPr>
            <w:noProof/>
            <w:lang w:eastAsia="ko-KR"/>
          </w:rPr>
          <w:t xml:space="preserve"> and if there is overlapping PUSCH duration of at least two configured uplink grants whose priorities are equal, the prioritized uplink grant is determined by UE implementation</w:t>
        </w:r>
        <w:bookmarkEnd w:id="77"/>
        <w:r w:rsidRPr="00EF079D">
          <w:rPr>
            <w:noProof/>
            <w:lang w:eastAsia="ko-KR"/>
          </w:rPr>
          <w:t>.</w:t>
        </w:r>
      </w:ins>
    </w:p>
    <w:p w:rsidR="00761D7E" w:rsidRPr="00EF079D" w:rsidRDefault="00761D7E" w:rsidP="00BE3064">
      <w:pPr>
        <w:pStyle w:val="NO"/>
        <w:rPr>
          <w:ins w:id="81" w:author="Liubing (Leo)" w:date="2020-10-29T12:17:00Z"/>
          <w:lang w:eastAsia="ja-JP"/>
        </w:rPr>
      </w:pPr>
      <w:ins w:id="82" w:author="Liubing (Leo)" w:date="2020-10-29T12:17:00Z">
        <w:r w:rsidRPr="00EF079D">
          <w:rPr>
            <w:lang w:eastAsia="ja-JP"/>
          </w:rPr>
          <w:t>NOTE 7:</w:t>
        </w:r>
        <w:r w:rsidRPr="00EF079D">
          <w:rPr>
            <w:lang w:eastAsia="ja-JP"/>
          </w:rPr>
          <w:tab/>
          <w:t xml:space="preserve">If the MAC entity is not configured with </w:t>
        </w:r>
        <w:proofErr w:type="spellStart"/>
        <w:r w:rsidRPr="00EF079D">
          <w:rPr>
            <w:i/>
            <w:iCs/>
            <w:lang w:eastAsia="ja-JP"/>
          </w:rPr>
          <w:t>lch-basedPrioritzation</w:t>
        </w:r>
        <w:proofErr w:type="spellEnd"/>
        <w:r w:rsidRPr="00EF079D">
          <w:rPr>
            <w:lang w:eastAsia="ja-JP"/>
          </w:rPr>
          <w:t xml:space="preserve"> and if there is overlapping PUSCH duration of at least two configured uplink grants, it is up to UE implementation to choose one of the configured uplink grants.</w:t>
        </w:r>
      </w:ins>
    </w:p>
    <w:p w:rsidR="00761D7E" w:rsidRPr="00EF079D" w:rsidRDefault="00761D7E" w:rsidP="00761D7E">
      <w:pPr>
        <w:rPr>
          <w:ins w:id="83" w:author="Liubing (Leo)" w:date="2020-10-29T12:17:00Z"/>
          <w:lang w:eastAsia="en-GB"/>
        </w:rPr>
      </w:pPr>
      <w:ins w:id="84" w:author="Liubing (Leo)" w:date="2020-10-29T12:17:00Z">
        <w:r w:rsidRPr="00EF079D">
          <w:rPr>
            <w:lang w:eastAsia="en-GB"/>
          </w:rPr>
          <w:t>[TS 38.321, clause 5.4.</w:t>
        </w:r>
      </w:ins>
      <w:ins w:id="85" w:author="Liubing (Leo)" w:date="2021-02-26T16:51:00Z">
        <w:r w:rsidR="00050F31">
          <w:rPr>
            <w:lang w:eastAsia="en-GB"/>
          </w:rPr>
          <w:t>2.</w:t>
        </w:r>
      </w:ins>
      <w:ins w:id="86" w:author="Liubing (Leo)" w:date="2020-10-29T12:17:00Z">
        <w:r w:rsidRPr="00EF079D">
          <w:rPr>
            <w:lang w:eastAsia="en-GB"/>
          </w:rPr>
          <w:t>1]</w:t>
        </w:r>
      </w:ins>
    </w:p>
    <w:p w:rsidR="00761D7E" w:rsidRPr="00EF079D" w:rsidRDefault="00761D7E" w:rsidP="00BE3064">
      <w:pPr>
        <w:rPr>
          <w:ins w:id="87" w:author="Liubing (Leo)" w:date="2020-10-29T12:17:00Z"/>
          <w:lang w:eastAsia="ko-KR"/>
        </w:rPr>
      </w:pPr>
      <w:ins w:id="88" w:author="Liubing (Leo)" w:date="2020-10-29T12:17:00Z">
        <w:r w:rsidRPr="00EF079D">
          <w:rPr>
            <w:lang w:eastAsia="ko-KR"/>
          </w:rPr>
          <w:t xml:space="preserve">The MAC entity includes a HARQ entity for each Serving Cell with configured uplink (including the case when it is configured with </w:t>
        </w:r>
        <w:proofErr w:type="spellStart"/>
        <w:r w:rsidRPr="00EF079D">
          <w:rPr>
            <w:i/>
            <w:lang w:eastAsia="ko-KR"/>
          </w:rPr>
          <w:t>supplementaryUplink</w:t>
        </w:r>
        <w:proofErr w:type="spellEnd"/>
        <w:r w:rsidRPr="00EF079D">
          <w:rPr>
            <w:lang w:eastAsia="ko-KR"/>
          </w:rPr>
          <w:t>), which maintains a number of parallel HARQ processes.</w:t>
        </w:r>
      </w:ins>
    </w:p>
    <w:p w:rsidR="00761D7E" w:rsidRPr="00EF079D" w:rsidRDefault="00761D7E" w:rsidP="00BE3064">
      <w:pPr>
        <w:rPr>
          <w:ins w:id="89" w:author="Liubing (Leo)" w:date="2020-10-29T12:17:00Z"/>
          <w:lang w:eastAsia="ko-KR"/>
        </w:rPr>
      </w:pPr>
      <w:ins w:id="90" w:author="Liubing (Leo)" w:date="2020-10-29T12:17:00Z">
        <w:r w:rsidRPr="00EF079D">
          <w:rPr>
            <w:lang w:eastAsia="ko-KR"/>
          </w:rPr>
          <w:t>The number of parallel UL HARQ processes per HARQ entity is specified in TS 38.214 [7].</w:t>
        </w:r>
      </w:ins>
    </w:p>
    <w:p w:rsidR="00761D7E" w:rsidRPr="00EF079D" w:rsidRDefault="00761D7E" w:rsidP="00BE3064">
      <w:pPr>
        <w:rPr>
          <w:ins w:id="91" w:author="Liubing (Leo)" w:date="2020-10-29T12:17:00Z"/>
          <w:lang w:eastAsia="ko-KR"/>
        </w:rPr>
      </w:pPr>
      <w:ins w:id="92" w:author="Liubing (Leo)" w:date="2020-10-29T12:17:00Z">
        <w:r w:rsidRPr="00EF079D">
          <w:rPr>
            <w:lang w:eastAsia="ko-KR"/>
          </w:rPr>
          <w:t>Each HARQ process supports one TB.</w:t>
        </w:r>
      </w:ins>
    </w:p>
    <w:p w:rsidR="00761D7E" w:rsidRPr="00EF079D" w:rsidRDefault="00761D7E" w:rsidP="00BE3064">
      <w:pPr>
        <w:rPr>
          <w:ins w:id="93" w:author="Liubing (Leo)" w:date="2020-10-29T12:17:00Z"/>
          <w:noProof/>
          <w:lang w:eastAsia="ko-KR"/>
        </w:rPr>
      </w:pPr>
      <w:ins w:id="94" w:author="Liubing (Leo)" w:date="2020-10-29T12:17:00Z">
        <w:r w:rsidRPr="00EF079D">
          <w:rPr>
            <w:lang w:eastAsia="ko-KR"/>
          </w:rPr>
          <w:t>E</w:t>
        </w:r>
        <w:r w:rsidRPr="00EF079D">
          <w:rPr>
            <w:noProof/>
            <w:lang w:eastAsia="ja-JP"/>
          </w:rPr>
          <w:t>ach HARQ process is associated with a HARQ process identifier.</w:t>
        </w:r>
        <w:r w:rsidRPr="00EF079D">
          <w:rPr>
            <w:noProof/>
            <w:lang w:eastAsia="ko-KR"/>
          </w:rPr>
          <w:t xml:space="preserve"> For UL transmission with UL grant in RA Response or for UL transmission for MSGA payload, HARQ process identifier 0 is used.</w:t>
        </w:r>
      </w:ins>
    </w:p>
    <w:p w:rsidR="00761D7E" w:rsidRPr="00EF079D" w:rsidRDefault="00761D7E" w:rsidP="00BE3064">
      <w:pPr>
        <w:pStyle w:val="NO"/>
        <w:rPr>
          <w:ins w:id="95" w:author="Liubing (Leo)" w:date="2020-10-29T12:17:00Z"/>
          <w:noProof/>
          <w:lang w:eastAsia="ko-KR"/>
        </w:rPr>
      </w:pPr>
      <w:ins w:id="96" w:author="Liubing (Leo)" w:date="2020-10-29T12:17:00Z">
        <w:r w:rsidRPr="00EF079D">
          <w:rPr>
            <w:noProof/>
            <w:lang w:eastAsia="ko-KR"/>
          </w:rPr>
          <w:t>NOTE:</w:t>
        </w:r>
        <w:r w:rsidRPr="00EF079D">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ins>
    </w:p>
    <w:p w:rsidR="00761D7E" w:rsidRPr="00EF079D" w:rsidRDefault="00761D7E" w:rsidP="00BE3064">
      <w:pPr>
        <w:rPr>
          <w:ins w:id="97" w:author="Liubing (Leo)" w:date="2020-10-29T12:17:00Z"/>
          <w:noProof/>
          <w:lang w:eastAsia="ko-KR"/>
        </w:rPr>
      </w:pPr>
      <w:ins w:id="98" w:author="Liubing (Leo)" w:date="2020-10-29T12:17:00Z">
        <w:r w:rsidRPr="00EF079D">
          <w:rPr>
            <w:noProof/>
            <w:lang w:eastAsia="ko-KR"/>
          </w:rPr>
          <w:t xml:space="preserve">The number of transmissions of a TB within a bundle of the dynamic grant or configured grant is </w:t>
        </w:r>
        <w:r w:rsidRPr="00EF079D">
          <w:rPr>
            <w:lang w:eastAsia="ko-KR"/>
          </w:rPr>
          <w:t xml:space="preserve">given </w:t>
        </w:r>
        <w:r w:rsidRPr="00EF079D">
          <w:rPr>
            <w:noProof/>
            <w:lang w:eastAsia="ko-KR"/>
          </w:rPr>
          <w:t xml:space="preserve">by </w:t>
        </w:r>
        <w:r w:rsidRPr="00EF079D">
          <w:rPr>
            <w:i/>
            <w:noProof/>
            <w:lang w:eastAsia="ko-KR"/>
          </w:rPr>
          <w:t>REPETITION_NUMBER</w:t>
        </w:r>
        <w:r w:rsidRPr="00EF079D">
          <w:rPr>
            <w:noProof/>
            <w:lang w:eastAsia="ko-KR"/>
          </w:rPr>
          <w:t xml:space="preserve"> as follows:</w:t>
        </w:r>
      </w:ins>
    </w:p>
    <w:p w:rsidR="00761D7E" w:rsidRPr="00EF079D" w:rsidRDefault="00761D7E" w:rsidP="00BE3064">
      <w:pPr>
        <w:pStyle w:val="B1"/>
        <w:rPr>
          <w:ins w:id="99" w:author="Liubing (Leo)" w:date="2020-10-29T12:17:00Z"/>
          <w:noProof/>
          <w:lang w:eastAsia="ko-KR"/>
        </w:rPr>
      </w:pPr>
      <w:ins w:id="100" w:author="Liubing (Leo)" w:date="2020-10-29T12:17:00Z">
        <w:r w:rsidRPr="00EF079D">
          <w:rPr>
            <w:lang w:eastAsia="ko-KR"/>
          </w:rPr>
          <w:t>-</w:t>
        </w:r>
        <w:r w:rsidRPr="00EF079D">
          <w:rPr>
            <w:lang w:eastAsia="ko-KR"/>
          </w:rPr>
          <w:tab/>
          <w:t xml:space="preserve">For a dynamic grant, </w:t>
        </w:r>
        <w:r w:rsidRPr="00EF079D">
          <w:rPr>
            <w:i/>
            <w:noProof/>
            <w:lang w:eastAsia="ko-KR"/>
          </w:rPr>
          <w:t>REPETITION_NUMBER</w:t>
        </w:r>
        <w:r w:rsidRPr="00EF079D">
          <w:rPr>
            <w:noProof/>
            <w:lang w:eastAsia="ko-KR"/>
          </w:rPr>
          <w:t xml:space="preserve"> is set to a value provided by lower layers, as specified in clause 6.1.2.1 of TS 38.214 [7];</w:t>
        </w:r>
      </w:ins>
    </w:p>
    <w:p w:rsidR="00761D7E" w:rsidRPr="00EF079D" w:rsidRDefault="00761D7E" w:rsidP="00BE3064">
      <w:pPr>
        <w:pStyle w:val="B1"/>
        <w:rPr>
          <w:ins w:id="101" w:author="Liubing (Leo)" w:date="2020-10-29T12:17:00Z"/>
          <w:noProof/>
          <w:lang w:eastAsia="ko-KR"/>
        </w:rPr>
      </w:pPr>
      <w:ins w:id="102" w:author="Liubing (Leo)" w:date="2020-10-29T12:17:00Z">
        <w:r w:rsidRPr="00EF079D">
          <w:rPr>
            <w:lang w:eastAsia="ko-KR"/>
          </w:rPr>
          <w:t>-</w:t>
        </w:r>
        <w:r w:rsidRPr="00EF079D">
          <w:rPr>
            <w:lang w:eastAsia="ko-KR"/>
          </w:rPr>
          <w:tab/>
          <w:t xml:space="preserve">For a configured grant, </w:t>
        </w:r>
        <w:r w:rsidRPr="00EF079D">
          <w:rPr>
            <w:i/>
            <w:noProof/>
            <w:lang w:eastAsia="ko-KR"/>
          </w:rPr>
          <w:t>REPETITION_NUMBER</w:t>
        </w:r>
        <w:r w:rsidRPr="00EF079D">
          <w:rPr>
            <w:noProof/>
            <w:lang w:eastAsia="ko-KR"/>
          </w:rPr>
          <w:t xml:space="preserve"> is set to a value provided by lower layers, as specified in clause 6.1.2.3 of TS 38.214 [7].</w:t>
        </w:r>
      </w:ins>
    </w:p>
    <w:p w:rsidR="00761D7E" w:rsidRPr="00EF079D" w:rsidRDefault="00761D7E" w:rsidP="00BE3064">
      <w:pPr>
        <w:rPr>
          <w:ins w:id="103" w:author="Liubing (Leo)" w:date="2020-10-29T12:17:00Z"/>
          <w:noProof/>
          <w:lang w:eastAsia="ko-KR"/>
        </w:rPr>
      </w:pPr>
      <w:ins w:id="104" w:author="Liubing (Leo)" w:date="2020-10-29T12:17:00Z">
        <w:r w:rsidRPr="00EF079D">
          <w:rPr>
            <w:lang w:eastAsia="ko-KR"/>
          </w:rPr>
          <w:t xml:space="preserve">If </w:t>
        </w:r>
        <w:r w:rsidRPr="00EF079D">
          <w:rPr>
            <w:i/>
            <w:noProof/>
            <w:lang w:eastAsia="ko-KR"/>
          </w:rPr>
          <w:t>REPETITION_NUMBER</w:t>
        </w:r>
        <w:r w:rsidRPr="00EF079D">
          <w:rPr>
            <w:noProof/>
            <w:lang w:eastAsia="ko-KR"/>
          </w:rPr>
          <w:t xml:space="preserve"> &gt; 1, </w:t>
        </w:r>
        <w:r w:rsidRPr="00EF079D">
          <w:rPr>
            <w:lang w:eastAsia="ko-KR"/>
          </w:rPr>
          <w:t>after the first transmission within a bundle,</w:t>
        </w:r>
        <w:r w:rsidRPr="00EF079D">
          <w:rPr>
            <w:noProof/>
            <w:lang w:eastAsia="ko-KR"/>
          </w:rPr>
          <w:t xml:space="preserve"> </w:t>
        </w:r>
        <w:r w:rsidRPr="00EF079D">
          <w:rPr>
            <w:i/>
            <w:noProof/>
            <w:lang w:eastAsia="ko-KR"/>
          </w:rPr>
          <w:t>REPETITION_NUMBER</w:t>
        </w:r>
        <w:r w:rsidRPr="00EF079D">
          <w:rPr>
            <w:noProof/>
            <w:lang w:eastAsia="ko-KR"/>
          </w:rPr>
          <w:t xml:space="preserve"> – 1 HARQ retransmissions follow within the bundle.</w:t>
        </w:r>
        <w:r w:rsidRPr="00EF079D">
          <w:rPr>
            <w:lang w:eastAsia="ko-KR"/>
          </w:rPr>
          <w:t xml:space="preserve"> </w:t>
        </w:r>
        <w:r w:rsidRPr="00EF079D">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EF079D">
          <w:rPr>
            <w:i/>
            <w:noProof/>
            <w:lang w:eastAsia="ko-KR"/>
          </w:rPr>
          <w:t>REPETITION_NUMBER</w:t>
        </w:r>
        <w:r w:rsidRPr="00EF079D">
          <w:rPr>
            <w:noProof/>
            <w:lang w:eastAsia="ko-KR"/>
          </w:rPr>
          <w:t xml:space="preserve"> for a dynamic grant or configured uplink grant. Each transmission within a bundle is a separate uplink grant delivered to the HARQ entity.</w:t>
        </w:r>
      </w:ins>
    </w:p>
    <w:p w:rsidR="00761D7E" w:rsidRPr="00EF079D" w:rsidRDefault="00761D7E" w:rsidP="00BE3064">
      <w:pPr>
        <w:rPr>
          <w:ins w:id="105" w:author="Liubing (Leo)" w:date="2020-10-29T12:17:00Z"/>
          <w:noProof/>
          <w:lang w:eastAsia="ko-KR"/>
        </w:rPr>
      </w:pPr>
      <w:ins w:id="106" w:author="Liubing (Leo)" w:date="2020-10-29T12:17:00Z">
        <w:r w:rsidRPr="00EF079D">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ins>
    </w:p>
    <w:p w:rsidR="00761D7E" w:rsidRPr="00EF079D" w:rsidRDefault="00761D7E" w:rsidP="00BE3064">
      <w:pPr>
        <w:rPr>
          <w:ins w:id="107" w:author="Liubing (Leo)" w:date="2020-10-29T12:17:00Z"/>
          <w:noProof/>
          <w:lang w:eastAsia="ja-JP"/>
        </w:rPr>
      </w:pPr>
      <w:ins w:id="108" w:author="Liubing (Leo)" w:date="2020-10-29T12:17:00Z">
        <w:r w:rsidRPr="00EF079D">
          <w:rPr>
            <w:noProof/>
            <w:lang w:eastAsia="ja-JP"/>
          </w:rPr>
          <w:t xml:space="preserve">For each </w:t>
        </w:r>
        <w:r w:rsidRPr="00EF079D">
          <w:rPr>
            <w:noProof/>
            <w:lang w:eastAsia="ko-KR"/>
          </w:rPr>
          <w:t>uplink grant</w:t>
        </w:r>
        <w:r w:rsidRPr="00EF079D">
          <w:rPr>
            <w:noProof/>
            <w:lang w:eastAsia="ja-JP"/>
          </w:rPr>
          <w:t>, the HARQ entity shall:</w:t>
        </w:r>
      </w:ins>
    </w:p>
    <w:p w:rsidR="00761D7E" w:rsidRPr="00EF079D" w:rsidRDefault="00761D7E" w:rsidP="00825102">
      <w:pPr>
        <w:pStyle w:val="B1"/>
        <w:rPr>
          <w:ins w:id="109" w:author="Liubing (Leo)" w:date="2020-10-29T12:17:00Z"/>
          <w:noProof/>
          <w:lang w:eastAsia="ja-JP"/>
        </w:rPr>
      </w:pPr>
      <w:ins w:id="110" w:author="Liubing (Leo)" w:date="2020-10-29T12:17:00Z">
        <w:r w:rsidRPr="00EF079D">
          <w:rPr>
            <w:noProof/>
            <w:lang w:eastAsia="ko-KR"/>
          </w:rPr>
          <w:t>1&gt;</w:t>
        </w:r>
        <w:r w:rsidRPr="00EF079D">
          <w:rPr>
            <w:noProof/>
            <w:lang w:eastAsia="ja-JP"/>
          </w:rPr>
          <w:tab/>
          <w:t xml:space="preserve">identify the HARQ process associated with this </w:t>
        </w:r>
        <w:r w:rsidRPr="00EF079D">
          <w:rPr>
            <w:noProof/>
            <w:lang w:eastAsia="ko-KR"/>
          </w:rPr>
          <w:t>grant</w:t>
        </w:r>
        <w:r w:rsidRPr="00EF079D">
          <w:rPr>
            <w:noProof/>
            <w:lang w:eastAsia="ja-JP"/>
          </w:rPr>
          <w:t>, and for each identified HARQ process:</w:t>
        </w:r>
      </w:ins>
    </w:p>
    <w:p w:rsidR="00761D7E" w:rsidRPr="00EF079D" w:rsidRDefault="00761D7E" w:rsidP="00825102">
      <w:pPr>
        <w:pStyle w:val="B2"/>
        <w:rPr>
          <w:ins w:id="111" w:author="Liubing (Leo)" w:date="2020-10-29T12:17:00Z"/>
          <w:noProof/>
          <w:lang w:eastAsia="ko-KR"/>
        </w:rPr>
      </w:pPr>
      <w:ins w:id="112" w:author="Liubing (Leo)" w:date="2020-10-29T12:17:00Z">
        <w:r w:rsidRPr="00EF079D">
          <w:rPr>
            <w:noProof/>
            <w:lang w:eastAsia="ko-KR"/>
          </w:rPr>
          <w:t>2&gt;</w:t>
        </w:r>
        <w:r w:rsidRPr="00EF079D">
          <w:rPr>
            <w:noProof/>
            <w:lang w:eastAsia="ja-JP"/>
          </w:rPr>
          <w:tab/>
          <w:t>if the received grant was not addressed to a Temporary C-RNTI on PDCCH</w:t>
        </w:r>
        <w:r w:rsidRPr="00EF079D">
          <w:rPr>
            <w:noProof/>
            <w:lang w:eastAsia="ko-KR"/>
          </w:rPr>
          <w:t>,</w:t>
        </w:r>
        <w:r w:rsidRPr="00EF079D">
          <w:rPr>
            <w:noProof/>
            <w:lang w:eastAsia="ja-JP"/>
          </w:rPr>
          <w:t xml:space="preserve"> and the NDI provided in the associated HARQ information has been toggled compared to the value in the previous transmission of this TB of this HARQ process; or</w:t>
        </w:r>
      </w:ins>
    </w:p>
    <w:p w:rsidR="00761D7E" w:rsidRPr="00EF079D" w:rsidRDefault="00761D7E" w:rsidP="00825102">
      <w:pPr>
        <w:pStyle w:val="B2"/>
        <w:rPr>
          <w:ins w:id="113" w:author="Liubing (Leo)" w:date="2020-10-29T12:17:00Z"/>
          <w:noProof/>
          <w:lang w:eastAsia="ko-KR"/>
        </w:rPr>
      </w:pPr>
      <w:ins w:id="114" w:author="Liubing (Leo)" w:date="2020-10-29T12:17:00Z">
        <w:r w:rsidRPr="00EF079D">
          <w:rPr>
            <w:noProof/>
            <w:lang w:eastAsia="ko-KR"/>
          </w:rPr>
          <w:lastRenderedPageBreak/>
          <w:t>2&gt;</w:t>
        </w:r>
        <w:r w:rsidRPr="00EF079D">
          <w:rPr>
            <w:noProof/>
            <w:lang w:eastAsia="ko-KR"/>
          </w:rPr>
          <w:tab/>
          <w:t>if the uplink grant was received on PDCCH for the C-RNTI and the HARQ buffer of the identified process is empty; or</w:t>
        </w:r>
      </w:ins>
    </w:p>
    <w:p w:rsidR="00761D7E" w:rsidRPr="00EF079D" w:rsidRDefault="00761D7E" w:rsidP="00825102">
      <w:pPr>
        <w:pStyle w:val="B2"/>
        <w:rPr>
          <w:ins w:id="115" w:author="Liubing (Leo)" w:date="2020-10-29T12:17:00Z"/>
          <w:noProof/>
          <w:lang w:eastAsia="ja-JP"/>
        </w:rPr>
      </w:pPr>
      <w:ins w:id="116" w:author="Liubing (Leo)" w:date="2020-10-29T12:17:00Z">
        <w:r w:rsidRPr="00EF079D">
          <w:rPr>
            <w:noProof/>
            <w:lang w:eastAsia="ko-KR"/>
          </w:rPr>
          <w:t>2&gt;</w:t>
        </w:r>
        <w:r w:rsidRPr="00EF079D">
          <w:rPr>
            <w:noProof/>
            <w:lang w:eastAsia="ja-JP"/>
          </w:rPr>
          <w:tab/>
          <w:t>if the uplink grant was received in a Random Access Response (i.e. in a MAC RAR or a fallback RAR); or</w:t>
        </w:r>
      </w:ins>
    </w:p>
    <w:p w:rsidR="00761D7E" w:rsidRPr="00EF079D" w:rsidRDefault="00761D7E" w:rsidP="00825102">
      <w:pPr>
        <w:pStyle w:val="B2"/>
        <w:rPr>
          <w:ins w:id="117" w:author="Liubing (Leo)" w:date="2020-10-29T12:17:00Z"/>
          <w:noProof/>
          <w:lang w:eastAsia="ja-JP"/>
        </w:rPr>
      </w:pPr>
      <w:ins w:id="118" w:author="Liubing (Leo)" w:date="2020-10-29T12:17:00Z">
        <w:r w:rsidRPr="00EF079D">
          <w:rPr>
            <w:noProof/>
            <w:lang w:eastAsia="ja-JP"/>
          </w:rPr>
          <w:t>2&gt;</w:t>
        </w:r>
        <w:r w:rsidRPr="00EF079D">
          <w:rPr>
            <w:noProof/>
            <w:lang w:eastAsia="ja-JP"/>
          </w:rPr>
          <w:tab/>
        </w:r>
        <w:r w:rsidRPr="00EF079D">
          <w:rPr>
            <w:lang w:eastAsia="zh-CN"/>
          </w:rPr>
          <w:t xml:space="preserve">if the uplink grant was </w:t>
        </w:r>
        <w:r w:rsidRPr="00EF079D">
          <w:rPr>
            <w:lang w:eastAsia="ko-KR"/>
          </w:rPr>
          <w:t>determined as specified in clause 5.1.2a for the transmission of the MSGA payload; or</w:t>
        </w:r>
      </w:ins>
    </w:p>
    <w:p w:rsidR="00761D7E" w:rsidRPr="00EF079D" w:rsidRDefault="00761D7E" w:rsidP="00825102">
      <w:pPr>
        <w:pStyle w:val="B2"/>
        <w:rPr>
          <w:ins w:id="119" w:author="Liubing (Leo)" w:date="2020-10-29T12:17:00Z"/>
          <w:noProof/>
          <w:lang w:eastAsia="ja-JP"/>
        </w:rPr>
      </w:pPr>
      <w:ins w:id="120" w:author="Liubing (Leo)" w:date="2020-10-29T12:17:00Z">
        <w:r w:rsidRPr="00EF079D">
          <w:rPr>
            <w:noProof/>
            <w:lang w:eastAsia="ja-JP"/>
          </w:rPr>
          <w:t>2&gt;</w:t>
        </w:r>
        <w:r w:rsidRPr="00EF079D">
          <w:rPr>
            <w:noProof/>
            <w:lang w:eastAsia="ja-JP"/>
          </w:rPr>
          <w:tab/>
          <w:t xml:space="preserve">if the uplink grant was received on PDCCH for the C-RNTI in </w:t>
        </w:r>
        <w:r w:rsidRPr="00EF079D">
          <w:rPr>
            <w:i/>
            <w:noProof/>
            <w:lang w:eastAsia="ja-JP"/>
          </w:rPr>
          <w:t>ra-ResponseWindow</w:t>
        </w:r>
        <w:r w:rsidRPr="00EF079D">
          <w:rPr>
            <w:noProof/>
            <w:lang w:eastAsia="ja-JP"/>
          </w:rPr>
          <w:t xml:space="preserve"> and this PDCCH successfully completed the Random Access procedure initiated for beam failure recovery; or</w:t>
        </w:r>
      </w:ins>
    </w:p>
    <w:p w:rsidR="00761D7E" w:rsidRPr="00EF079D" w:rsidRDefault="00761D7E" w:rsidP="00825102">
      <w:pPr>
        <w:pStyle w:val="B2"/>
        <w:rPr>
          <w:ins w:id="121" w:author="Liubing (Leo)" w:date="2020-10-29T12:17:00Z"/>
          <w:noProof/>
          <w:lang w:eastAsia="ja-JP"/>
        </w:rPr>
      </w:pPr>
      <w:ins w:id="122" w:author="Liubing (Leo)" w:date="2020-10-29T12:17:00Z">
        <w:r w:rsidRPr="00EF079D">
          <w:rPr>
            <w:noProof/>
            <w:lang w:eastAsia="ja-JP"/>
          </w:rPr>
          <w:t>2&gt;</w:t>
        </w:r>
        <w:r w:rsidRPr="00EF079D">
          <w:rPr>
            <w:noProof/>
            <w:lang w:eastAsia="ja-JP"/>
          </w:rPr>
          <w:tab/>
          <w:t>if the uplink grant is part of a bundle of the configured uplink grant, and may be used for initial transmission according to clause 6.1.2.3 of TS 38.214 [7], and if no MAC PDU has been obtained for this bundle:</w:t>
        </w:r>
      </w:ins>
    </w:p>
    <w:p w:rsidR="00761D7E" w:rsidRPr="00EF079D" w:rsidRDefault="00761D7E" w:rsidP="00825102">
      <w:pPr>
        <w:pStyle w:val="B3"/>
        <w:rPr>
          <w:ins w:id="123" w:author="Liubing (Leo)" w:date="2020-10-29T12:17:00Z"/>
          <w:noProof/>
          <w:lang w:eastAsia="ja-JP"/>
        </w:rPr>
      </w:pPr>
      <w:ins w:id="124" w:author="Liubing (Leo)" w:date="2020-10-29T12:17:00Z">
        <w:r w:rsidRPr="00EF079D">
          <w:rPr>
            <w:noProof/>
            <w:lang w:eastAsia="ko-KR"/>
          </w:rPr>
          <w:t>3&gt;</w:t>
        </w:r>
        <w:r w:rsidRPr="00EF079D">
          <w:rPr>
            <w:noProof/>
            <w:lang w:eastAsia="ko-KR"/>
          </w:rPr>
          <w:tab/>
        </w:r>
        <w:r w:rsidRPr="00EF079D">
          <w:rPr>
            <w:lang w:eastAsia="ja-JP"/>
          </w:rPr>
          <w:t xml:space="preserve">if there is a MAC PDU in the </w:t>
        </w:r>
        <w:r w:rsidRPr="00EF079D">
          <w:rPr>
            <w:lang w:eastAsia="zh-CN"/>
          </w:rPr>
          <w:t>MSGA</w:t>
        </w:r>
        <w:r w:rsidRPr="00EF079D">
          <w:rPr>
            <w:lang w:eastAsia="ja-JP"/>
          </w:rPr>
          <w:t xml:space="preserve"> buffer</w:t>
        </w:r>
        <w:r w:rsidRPr="00EF079D">
          <w:rPr>
            <w:lang w:eastAsia="zh-CN"/>
          </w:rPr>
          <w:t xml:space="preserve"> and the uplink grant </w:t>
        </w:r>
        <w:r w:rsidRPr="00EF079D">
          <w:rPr>
            <w:lang w:eastAsia="ko-KR"/>
          </w:rPr>
          <w:t>determined as specified in clause 5.1.2a for the transmission of the MSGA payload</w:t>
        </w:r>
        <w:r w:rsidRPr="00EF079D">
          <w:rPr>
            <w:lang w:eastAsia="zh-CN"/>
          </w:rPr>
          <w:t xml:space="preserve"> was selected</w:t>
        </w:r>
        <w:r w:rsidRPr="00EF079D">
          <w:rPr>
            <w:lang w:eastAsia="ja-JP"/>
          </w:rPr>
          <w:t>; or</w:t>
        </w:r>
      </w:ins>
    </w:p>
    <w:p w:rsidR="00761D7E" w:rsidRPr="00EF079D" w:rsidRDefault="00761D7E" w:rsidP="00825102">
      <w:pPr>
        <w:pStyle w:val="B3"/>
        <w:rPr>
          <w:ins w:id="125" w:author="Liubing (Leo)" w:date="2020-10-29T12:17:00Z"/>
          <w:noProof/>
          <w:lang w:eastAsia="ja-JP"/>
        </w:rPr>
      </w:pPr>
      <w:ins w:id="126" w:author="Liubing (Leo)" w:date="2020-10-29T12:17:00Z">
        <w:r w:rsidRPr="00EF079D">
          <w:rPr>
            <w:lang w:eastAsia="ja-JP"/>
          </w:rPr>
          <w:t>3&gt;</w:t>
        </w:r>
        <w:r w:rsidRPr="00EF079D">
          <w:rPr>
            <w:lang w:eastAsia="ja-JP"/>
          </w:rPr>
          <w:tab/>
        </w:r>
        <w:r w:rsidRPr="00EF079D">
          <w:rPr>
            <w:noProof/>
            <w:lang w:eastAsia="ja-JP"/>
          </w:rPr>
          <w:t xml:space="preserve">if there is a MAC PDU in the </w:t>
        </w:r>
        <w:r w:rsidRPr="00EF079D">
          <w:rPr>
            <w:lang w:eastAsia="ja-JP"/>
          </w:rPr>
          <w:t>MSGA</w:t>
        </w:r>
        <w:r w:rsidRPr="00EF079D">
          <w:rPr>
            <w:noProof/>
            <w:lang w:eastAsia="ja-JP"/>
          </w:rPr>
          <w:t xml:space="preserve"> buffer</w:t>
        </w:r>
        <w:r w:rsidRPr="00EF079D">
          <w:rPr>
            <w:noProof/>
            <w:lang w:eastAsia="zh-CN"/>
          </w:rPr>
          <w:t xml:space="preserve"> and the uplink grant was received in a </w:t>
        </w:r>
        <w:r w:rsidRPr="00EF079D">
          <w:rPr>
            <w:noProof/>
            <w:lang w:eastAsia="ja-JP"/>
          </w:rPr>
          <w:t>fallbackRAR and this fallbackRAR successfully completed the Random Access procedure:</w:t>
        </w:r>
      </w:ins>
    </w:p>
    <w:p w:rsidR="00761D7E" w:rsidRPr="00EF079D" w:rsidRDefault="00761D7E" w:rsidP="00825102">
      <w:pPr>
        <w:pStyle w:val="B4"/>
        <w:rPr>
          <w:ins w:id="127" w:author="Liubing (Leo)" w:date="2020-10-29T12:17:00Z"/>
          <w:noProof/>
          <w:lang w:eastAsia="ja-JP"/>
        </w:rPr>
      </w:pPr>
      <w:ins w:id="128" w:author="Liubing (Leo)" w:date="2020-10-29T12:17:00Z">
        <w:r w:rsidRPr="00EF079D">
          <w:rPr>
            <w:noProof/>
            <w:lang w:eastAsia="ko-KR"/>
          </w:rPr>
          <w:t>4&gt;</w:t>
        </w:r>
        <w:r w:rsidRPr="00EF079D">
          <w:rPr>
            <w:noProof/>
            <w:lang w:eastAsia="ja-JP"/>
          </w:rPr>
          <w:tab/>
          <w:t xml:space="preserve">obtain the MAC PDU to transmit from the </w:t>
        </w:r>
        <w:r w:rsidRPr="00EF079D">
          <w:rPr>
            <w:lang w:eastAsia="ja-JP"/>
          </w:rPr>
          <w:t>MSGA</w:t>
        </w:r>
        <w:r w:rsidRPr="00EF079D">
          <w:rPr>
            <w:noProof/>
            <w:lang w:eastAsia="ja-JP"/>
          </w:rPr>
          <w:t xml:space="preserve"> buffer.</w:t>
        </w:r>
      </w:ins>
    </w:p>
    <w:p w:rsidR="00761D7E" w:rsidRPr="00EF079D" w:rsidRDefault="00761D7E" w:rsidP="00825102">
      <w:pPr>
        <w:pStyle w:val="B3"/>
        <w:rPr>
          <w:ins w:id="129" w:author="Liubing (Leo)" w:date="2020-10-29T12:17:00Z"/>
          <w:noProof/>
          <w:lang w:eastAsia="zh-CN"/>
        </w:rPr>
      </w:pPr>
      <w:ins w:id="130" w:author="Liubing (Leo)" w:date="2020-10-29T12:17:00Z">
        <w:r w:rsidRPr="00EF079D">
          <w:rPr>
            <w:noProof/>
            <w:lang w:eastAsia="ja-JP"/>
          </w:rPr>
          <w:t>3&gt;</w:t>
        </w:r>
        <w:r w:rsidRPr="00EF079D">
          <w:rPr>
            <w:noProof/>
            <w:lang w:eastAsia="ja-JP"/>
          </w:rPr>
          <w:tab/>
          <w:t xml:space="preserve">else if there is a MAC PDU in the </w:t>
        </w:r>
        <w:r w:rsidRPr="00EF079D">
          <w:rPr>
            <w:lang w:eastAsia="ja-JP"/>
          </w:rPr>
          <w:t>Msg3</w:t>
        </w:r>
        <w:r w:rsidRPr="00EF079D">
          <w:rPr>
            <w:noProof/>
            <w:lang w:eastAsia="ja-JP"/>
          </w:rPr>
          <w:t xml:space="preserve"> buffer</w:t>
        </w:r>
        <w:r w:rsidRPr="00EF079D">
          <w:rPr>
            <w:noProof/>
            <w:lang w:eastAsia="zh-CN"/>
          </w:rPr>
          <w:t xml:space="preserve"> and the uplink grant was received in a </w:t>
        </w:r>
        <w:r w:rsidRPr="00EF079D">
          <w:rPr>
            <w:noProof/>
            <w:lang w:eastAsia="ja-JP"/>
          </w:rPr>
          <w:t>fallbackRAR</w:t>
        </w:r>
        <w:r w:rsidRPr="00EF079D">
          <w:rPr>
            <w:noProof/>
            <w:lang w:eastAsia="zh-CN"/>
          </w:rPr>
          <w:t>:</w:t>
        </w:r>
      </w:ins>
    </w:p>
    <w:p w:rsidR="00761D7E" w:rsidRPr="00EF079D" w:rsidRDefault="00761D7E" w:rsidP="00825102">
      <w:pPr>
        <w:pStyle w:val="B4"/>
        <w:rPr>
          <w:ins w:id="131" w:author="Liubing (Leo)" w:date="2020-10-29T12:17:00Z"/>
          <w:noProof/>
          <w:lang w:eastAsia="ko-KR"/>
        </w:rPr>
      </w:pPr>
      <w:ins w:id="132" w:author="Liubing (Leo)" w:date="2020-10-29T12:17:00Z">
        <w:r w:rsidRPr="00EF079D">
          <w:rPr>
            <w:noProof/>
            <w:lang w:eastAsia="ko-KR"/>
          </w:rPr>
          <w:t>4&gt;</w:t>
        </w:r>
        <w:r w:rsidRPr="00EF079D">
          <w:rPr>
            <w:noProof/>
            <w:lang w:eastAsia="ja-JP"/>
          </w:rPr>
          <w:tab/>
          <w:t xml:space="preserve">obtain the MAC PDU to transmit from the </w:t>
        </w:r>
        <w:r w:rsidRPr="00EF079D">
          <w:rPr>
            <w:lang w:eastAsia="ja-JP"/>
          </w:rPr>
          <w:t>Msg3</w:t>
        </w:r>
        <w:r w:rsidRPr="00EF079D">
          <w:rPr>
            <w:noProof/>
            <w:lang w:eastAsia="ja-JP"/>
          </w:rPr>
          <w:t xml:space="preserve"> buffer.</w:t>
        </w:r>
      </w:ins>
    </w:p>
    <w:p w:rsidR="00761D7E" w:rsidRPr="00EF079D" w:rsidRDefault="00761D7E" w:rsidP="00825102">
      <w:pPr>
        <w:pStyle w:val="B3"/>
        <w:rPr>
          <w:ins w:id="133" w:author="Liubing (Leo)" w:date="2020-10-29T12:17:00Z"/>
          <w:noProof/>
          <w:lang w:eastAsia="ja-JP"/>
        </w:rPr>
      </w:pPr>
      <w:ins w:id="134" w:author="Liubing (Leo)" w:date="2020-10-29T12:17:00Z">
        <w:r w:rsidRPr="00EF079D">
          <w:rPr>
            <w:noProof/>
            <w:lang w:eastAsia="ko-KR"/>
          </w:rPr>
          <w:t>3&gt;</w:t>
        </w:r>
        <w:r w:rsidRPr="00EF079D">
          <w:rPr>
            <w:noProof/>
            <w:lang w:eastAsia="ja-JP"/>
          </w:rPr>
          <w:tab/>
          <w:t xml:space="preserve">else if there is a MAC PDU in the </w:t>
        </w:r>
        <w:r w:rsidRPr="00EF079D">
          <w:rPr>
            <w:lang w:eastAsia="ja-JP"/>
          </w:rPr>
          <w:t>Msg3</w:t>
        </w:r>
        <w:r w:rsidRPr="00EF079D">
          <w:rPr>
            <w:noProof/>
            <w:lang w:eastAsia="ja-JP"/>
          </w:rPr>
          <w:t xml:space="preserve"> buffer</w:t>
        </w:r>
        <w:r w:rsidRPr="00EF079D">
          <w:rPr>
            <w:noProof/>
            <w:lang w:eastAsia="zh-CN"/>
          </w:rPr>
          <w:t xml:space="preserve"> and the uplink grant was received in a MAC RAR; or</w:t>
        </w:r>
        <w:r w:rsidRPr="00EF079D">
          <w:rPr>
            <w:noProof/>
            <w:lang w:eastAsia="ja-JP"/>
          </w:rPr>
          <w:t>:</w:t>
        </w:r>
      </w:ins>
    </w:p>
    <w:p w:rsidR="00761D7E" w:rsidRPr="00EF079D" w:rsidRDefault="00761D7E" w:rsidP="00825102">
      <w:pPr>
        <w:pStyle w:val="B3"/>
        <w:rPr>
          <w:ins w:id="135" w:author="Liubing (Leo)" w:date="2020-10-29T12:17:00Z"/>
          <w:noProof/>
          <w:lang w:eastAsia="ja-JP"/>
        </w:rPr>
      </w:pPr>
      <w:ins w:id="136" w:author="Liubing (Leo)" w:date="2020-10-29T12:17:00Z">
        <w:r w:rsidRPr="00EF079D">
          <w:rPr>
            <w:noProof/>
            <w:lang w:eastAsia="ja-JP"/>
          </w:rPr>
          <w:t>3&gt;</w:t>
        </w:r>
        <w:r w:rsidRPr="00EF079D">
          <w:rPr>
            <w:noProof/>
            <w:lang w:eastAsia="ja-JP"/>
          </w:rPr>
          <w:tab/>
          <w:t xml:space="preserve">if there is a MAC PDU in the Msg3 buffer and the uplink grant was received on PDCCH for the C-RNTI in </w:t>
        </w:r>
        <w:r w:rsidRPr="00EF079D">
          <w:rPr>
            <w:i/>
            <w:noProof/>
            <w:lang w:eastAsia="ja-JP"/>
          </w:rPr>
          <w:t>ra-ResponseWindow</w:t>
        </w:r>
        <w:r w:rsidRPr="00EF079D">
          <w:rPr>
            <w:noProof/>
            <w:lang w:eastAsia="ja-JP"/>
          </w:rPr>
          <w:t xml:space="preserve"> and this PDCCH successfully completed the Random Access procedure initiated for beam failure recovery:</w:t>
        </w:r>
      </w:ins>
    </w:p>
    <w:p w:rsidR="00761D7E" w:rsidRPr="00EF079D" w:rsidRDefault="00761D7E" w:rsidP="00825102">
      <w:pPr>
        <w:pStyle w:val="B4"/>
        <w:rPr>
          <w:ins w:id="137" w:author="Liubing (Leo)" w:date="2020-10-29T12:17:00Z"/>
          <w:noProof/>
          <w:lang w:eastAsia="ja-JP"/>
        </w:rPr>
      </w:pPr>
      <w:ins w:id="138" w:author="Liubing (Leo)" w:date="2020-10-29T12:17:00Z">
        <w:r w:rsidRPr="00EF079D">
          <w:rPr>
            <w:noProof/>
            <w:lang w:eastAsia="ko-KR"/>
          </w:rPr>
          <w:t>4&gt;</w:t>
        </w:r>
        <w:r w:rsidRPr="00EF079D">
          <w:rPr>
            <w:noProof/>
            <w:lang w:eastAsia="ja-JP"/>
          </w:rPr>
          <w:tab/>
          <w:t xml:space="preserve">obtain the MAC PDU to transmit from the </w:t>
        </w:r>
        <w:r w:rsidRPr="00EF079D">
          <w:rPr>
            <w:lang w:eastAsia="ja-JP"/>
          </w:rPr>
          <w:t>Msg3</w:t>
        </w:r>
        <w:r w:rsidRPr="00EF079D">
          <w:rPr>
            <w:noProof/>
            <w:lang w:eastAsia="ja-JP"/>
          </w:rPr>
          <w:t xml:space="preserve"> buffer.</w:t>
        </w:r>
      </w:ins>
    </w:p>
    <w:p w:rsidR="00761D7E" w:rsidRPr="00EF079D" w:rsidRDefault="00761D7E" w:rsidP="00825102">
      <w:pPr>
        <w:pStyle w:val="B4"/>
        <w:rPr>
          <w:ins w:id="139" w:author="Liubing (Leo)" w:date="2020-10-29T12:17:00Z"/>
          <w:noProof/>
          <w:lang w:eastAsia="ja-JP"/>
        </w:rPr>
      </w:pPr>
      <w:ins w:id="140" w:author="Liubing (Leo)" w:date="2020-10-29T12:17:00Z">
        <w:r w:rsidRPr="00EF079D">
          <w:rPr>
            <w:noProof/>
            <w:lang w:eastAsia="ja-JP"/>
          </w:rPr>
          <w:t>4&gt;</w:t>
        </w:r>
        <w:r w:rsidRPr="00EF079D">
          <w:rPr>
            <w:noProof/>
            <w:lang w:eastAsia="ja-JP"/>
          </w:rPr>
          <w:tab/>
          <w:t>if the uplink grant size does not match with size of the obtained MAC PDU; and</w:t>
        </w:r>
      </w:ins>
    </w:p>
    <w:p w:rsidR="00761D7E" w:rsidRPr="00EF079D" w:rsidRDefault="00761D7E" w:rsidP="00825102">
      <w:pPr>
        <w:pStyle w:val="B4"/>
        <w:rPr>
          <w:ins w:id="141" w:author="Liubing (Leo)" w:date="2020-10-29T12:17:00Z"/>
          <w:noProof/>
          <w:lang w:eastAsia="ja-JP"/>
        </w:rPr>
      </w:pPr>
      <w:ins w:id="142" w:author="Liubing (Leo)" w:date="2020-10-29T12:17:00Z">
        <w:r w:rsidRPr="00EF079D">
          <w:rPr>
            <w:noProof/>
            <w:lang w:eastAsia="ja-JP"/>
          </w:rPr>
          <w:t>4&gt;</w:t>
        </w:r>
        <w:r w:rsidRPr="00EF079D">
          <w:rPr>
            <w:noProof/>
            <w:lang w:eastAsia="ja-JP"/>
          </w:rPr>
          <w:tab/>
          <w:t>if the Random Access procedure was successfully completed upon receiving the uplink grant:</w:t>
        </w:r>
      </w:ins>
    </w:p>
    <w:p w:rsidR="00761D7E" w:rsidRPr="00EF079D" w:rsidRDefault="00761D7E" w:rsidP="00825102">
      <w:pPr>
        <w:pStyle w:val="B5"/>
        <w:rPr>
          <w:ins w:id="143" w:author="Liubing (Leo)" w:date="2020-10-29T12:17:00Z"/>
          <w:noProof/>
          <w:lang w:eastAsia="ja-JP"/>
        </w:rPr>
      </w:pPr>
      <w:ins w:id="144" w:author="Liubing (Leo)" w:date="2020-10-29T12:17:00Z">
        <w:r w:rsidRPr="00EF079D">
          <w:rPr>
            <w:noProof/>
            <w:lang w:eastAsia="ja-JP"/>
          </w:rPr>
          <w:t>5&gt;</w:t>
        </w:r>
        <w:r w:rsidRPr="00EF079D">
          <w:rPr>
            <w:noProof/>
            <w:lang w:eastAsia="ja-JP"/>
          </w:rPr>
          <w:tab/>
          <w:t>indicate to the Multiplexing and assembly entity to include MAC subPDU(s) carrying MAC SDU from the obtained MAC PDU in the subsequent uplink transmission;</w:t>
        </w:r>
      </w:ins>
    </w:p>
    <w:p w:rsidR="00761D7E" w:rsidRPr="00EF079D" w:rsidRDefault="00761D7E" w:rsidP="00825102">
      <w:pPr>
        <w:pStyle w:val="B5"/>
        <w:rPr>
          <w:ins w:id="145" w:author="Liubing (Leo)" w:date="2020-10-29T12:17:00Z"/>
          <w:noProof/>
          <w:lang w:eastAsia="ja-JP"/>
        </w:rPr>
      </w:pPr>
      <w:ins w:id="146" w:author="Liubing (Leo)" w:date="2020-10-29T12:17:00Z">
        <w:r w:rsidRPr="00EF079D">
          <w:rPr>
            <w:noProof/>
            <w:lang w:eastAsia="ja-JP"/>
          </w:rPr>
          <w:t>5&gt;</w:t>
        </w:r>
        <w:r w:rsidRPr="00EF079D">
          <w:rPr>
            <w:noProof/>
            <w:lang w:eastAsia="ja-JP"/>
          </w:rPr>
          <w:tab/>
          <w:t>obtain the MAC PDU to transmit from the Multiplexing and assembly entity.</w:t>
        </w:r>
      </w:ins>
    </w:p>
    <w:p w:rsidR="00761D7E" w:rsidRPr="00EF079D" w:rsidRDefault="00761D7E" w:rsidP="00825102">
      <w:pPr>
        <w:pStyle w:val="B3"/>
        <w:rPr>
          <w:ins w:id="147" w:author="Liubing (Leo)" w:date="2020-10-29T12:17:00Z"/>
          <w:noProof/>
          <w:lang w:eastAsia="ko-KR"/>
        </w:rPr>
      </w:pPr>
      <w:ins w:id="148" w:author="Liubing (Leo)" w:date="2020-10-29T12:17:00Z">
        <w:r w:rsidRPr="00EF079D">
          <w:rPr>
            <w:noProof/>
            <w:lang w:eastAsia="ko-KR"/>
          </w:rPr>
          <w:t>3&gt;</w:t>
        </w:r>
        <w:r w:rsidRPr="00EF079D">
          <w:rPr>
            <w:noProof/>
            <w:lang w:eastAsia="ko-KR"/>
          </w:rPr>
          <w:tab/>
          <w:t xml:space="preserve">else if this uplink grant is a configured grant configured with </w:t>
        </w:r>
        <w:r w:rsidRPr="00EF079D">
          <w:rPr>
            <w:i/>
            <w:noProof/>
            <w:lang w:eastAsia="ko-KR"/>
          </w:rPr>
          <w:t>autonomousTx</w:t>
        </w:r>
        <w:r w:rsidRPr="00EF079D">
          <w:rPr>
            <w:noProof/>
            <w:lang w:eastAsia="ko-KR"/>
          </w:rPr>
          <w:t>; and</w:t>
        </w:r>
      </w:ins>
    </w:p>
    <w:p w:rsidR="00761D7E" w:rsidRPr="00EF079D" w:rsidRDefault="00761D7E" w:rsidP="00825102">
      <w:pPr>
        <w:pStyle w:val="B3"/>
        <w:rPr>
          <w:ins w:id="149" w:author="Liubing (Leo)" w:date="2020-10-29T12:17:00Z"/>
          <w:noProof/>
          <w:lang w:eastAsia="ko-KR"/>
        </w:rPr>
      </w:pPr>
      <w:ins w:id="150" w:author="Liubing (Leo)" w:date="2020-10-29T12:17:00Z">
        <w:r w:rsidRPr="00EF079D">
          <w:rPr>
            <w:noProof/>
            <w:lang w:eastAsia="ko-KR"/>
          </w:rPr>
          <w:t>3&gt;</w:t>
        </w:r>
        <w:r w:rsidRPr="00EF079D">
          <w:rPr>
            <w:noProof/>
            <w:lang w:eastAsia="ko-KR"/>
          </w:rPr>
          <w:tab/>
          <w:t>if the previous configured uplink grant, in the BWP, for this HARQ process was not prioritized; and</w:t>
        </w:r>
      </w:ins>
    </w:p>
    <w:p w:rsidR="00761D7E" w:rsidRPr="00EF079D" w:rsidRDefault="00761D7E" w:rsidP="00825102">
      <w:pPr>
        <w:pStyle w:val="B3"/>
        <w:rPr>
          <w:ins w:id="151" w:author="Liubing (Leo)" w:date="2020-10-29T12:17:00Z"/>
          <w:noProof/>
          <w:lang w:eastAsia="ko-KR"/>
        </w:rPr>
      </w:pPr>
      <w:ins w:id="152" w:author="Liubing (Leo)" w:date="2020-10-29T12:17:00Z">
        <w:r w:rsidRPr="00EF079D">
          <w:rPr>
            <w:noProof/>
            <w:lang w:eastAsia="ko-KR"/>
          </w:rPr>
          <w:t>3&gt;</w:t>
        </w:r>
        <w:r w:rsidRPr="00EF079D">
          <w:rPr>
            <w:noProof/>
            <w:lang w:eastAsia="ko-KR"/>
          </w:rPr>
          <w:tab/>
          <w:t>if a MAC PDU had already been obtained for this HARQ process; and</w:t>
        </w:r>
      </w:ins>
    </w:p>
    <w:p w:rsidR="00761D7E" w:rsidRPr="00EF079D" w:rsidRDefault="00761D7E" w:rsidP="00825102">
      <w:pPr>
        <w:pStyle w:val="B3"/>
        <w:rPr>
          <w:ins w:id="153" w:author="Liubing (Leo)" w:date="2020-10-29T12:17:00Z"/>
          <w:noProof/>
          <w:lang w:eastAsia="ko-KR"/>
        </w:rPr>
      </w:pPr>
      <w:ins w:id="154" w:author="Liubing (Leo)" w:date="2020-10-29T12:17:00Z">
        <w:r w:rsidRPr="00EF079D">
          <w:rPr>
            <w:noProof/>
            <w:lang w:eastAsia="ko-KR"/>
          </w:rPr>
          <w:t>3&gt;</w:t>
        </w:r>
        <w:r w:rsidRPr="00EF079D">
          <w:rPr>
            <w:noProof/>
            <w:lang w:eastAsia="ko-KR"/>
          </w:rPr>
          <w:tab/>
          <w:t>if the uplink grant size matches with size of the obtained MAC PDU; and</w:t>
        </w:r>
      </w:ins>
    </w:p>
    <w:p w:rsidR="00761D7E" w:rsidRPr="00EF079D" w:rsidRDefault="00761D7E" w:rsidP="00825102">
      <w:pPr>
        <w:pStyle w:val="B3"/>
        <w:rPr>
          <w:ins w:id="155" w:author="Liubing (Leo)" w:date="2020-10-29T12:17:00Z"/>
          <w:noProof/>
          <w:lang w:eastAsia="ko-KR"/>
        </w:rPr>
      </w:pPr>
      <w:ins w:id="156" w:author="Liubing (Leo)" w:date="2020-10-29T12:17:00Z">
        <w:r w:rsidRPr="00EF079D">
          <w:rPr>
            <w:noProof/>
            <w:lang w:eastAsia="ko-KR"/>
          </w:rPr>
          <w:t>3&gt;</w:t>
        </w:r>
        <w:r w:rsidRPr="00EF079D">
          <w:rPr>
            <w:noProof/>
            <w:lang w:eastAsia="ko-KR"/>
          </w:rPr>
          <w:tab/>
          <w:t>if a transmission of the obtained MAC PDU has not been performed:</w:t>
        </w:r>
      </w:ins>
    </w:p>
    <w:p w:rsidR="00761D7E" w:rsidRPr="00EF079D" w:rsidRDefault="00761D7E" w:rsidP="00825102">
      <w:pPr>
        <w:pStyle w:val="B4"/>
        <w:rPr>
          <w:ins w:id="157" w:author="Liubing (Leo)" w:date="2020-10-29T12:17:00Z"/>
          <w:noProof/>
          <w:lang w:eastAsia="ko-KR"/>
        </w:rPr>
      </w:pPr>
      <w:ins w:id="158" w:author="Liubing (Leo)" w:date="2020-10-29T12:17:00Z">
        <w:r w:rsidRPr="00EF079D">
          <w:rPr>
            <w:noProof/>
            <w:lang w:eastAsia="ko-KR"/>
          </w:rPr>
          <w:t>4&gt;</w:t>
        </w:r>
        <w:r w:rsidRPr="00EF079D">
          <w:rPr>
            <w:noProof/>
            <w:lang w:eastAsia="ko-KR"/>
          </w:rPr>
          <w:tab/>
          <w:t>consider the MAC PDU has been obtained.</w:t>
        </w:r>
      </w:ins>
    </w:p>
    <w:p w:rsidR="00761D7E" w:rsidRPr="00EF079D" w:rsidRDefault="00761D7E" w:rsidP="00825102">
      <w:pPr>
        <w:pStyle w:val="B3"/>
        <w:rPr>
          <w:ins w:id="159" w:author="Liubing (Leo)" w:date="2020-10-29T12:17:00Z"/>
          <w:rFonts w:eastAsia="Yu Mincho"/>
          <w:noProof/>
          <w:lang w:eastAsia="ko-KR"/>
        </w:rPr>
      </w:pPr>
      <w:ins w:id="160" w:author="Liubing (Leo)" w:date="2020-10-29T12:17:00Z">
        <w:r w:rsidRPr="00EF079D">
          <w:rPr>
            <w:noProof/>
            <w:lang w:eastAsia="ko-KR"/>
          </w:rPr>
          <w:t>3&gt;</w:t>
        </w:r>
        <w:r w:rsidRPr="00EF079D">
          <w:rPr>
            <w:noProof/>
            <w:lang w:eastAsia="ko-KR"/>
          </w:rPr>
          <w:tab/>
          <w:t xml:space="preserve">else if the MAC entity is not configured with </w:t>
        </w:r>
        <w:r w:rsidRPr="00EF079D">
          <w:rPr>
            <w:i/>
            <w:noProof/>
            <w:lang w:eastAsia="ko-KR"/>
          </w:rPr>
          <w:t>lch-basedPrioritization</w:t>
        </w:r>
        <w:r w:rsidRPr="00EF079D">
          <w:rPr>
            <w:noProof/>
            <w:lang w:eastAsia="ko-KR"/>
          </w:rPr>
          <w:t>; or</w:t>
        </w:r>
      </w:ins>
    </w:p>
    <w:p w:rsidR="00761D7E" w:rsidRPr="00EF079D" w:rsidRDefault="00761D7E" w:rsidP="00825102">
      <w:pPr>
        <w:pStyle w:val="B3"/>
        <w:rPr>
          <w:ins w:id="161" w:author="Liubing (Leo)" w:date="2020-10-29T12:17:00Z"/>
          <w:rFonts w:eastAsia="Malgun Gothic"/>
          <w:noProof/>
          <w:lang w:eastAsia="ko-KR"/>
        </w:rPr>
      </w:pPr>
      <w:ins w:id="162" w:author="Liubing (Leo)" w:date="2020-10-29T12:17:00Z">
        <w:r w:rsidRPr="00EF079D">
          <w:rPr>
            <w:noProof/>
            <w:lang w:eastAsia="ko-KR"/>
          </w:rPr>
          <w:t>3&gt;</w:t>
        </w:r>
        <w:r w:rsidRPr="00EF079D">
          <w:rPr>
            <w:noProof/>
            <w:lang w:eastAsia="ko-KR"/>
          </w:rPr>
          <w:tab/>
          <w:t>if this uplink grant is a prioritized uplink grant:</w:t>
        </w:r>
      </w:ins>
    </w:p>
    <w:p w:rsidR="00761D7E" w:rsidRPr="00EF079D" w:rsidRDefault="00761D7E" w:rsidP="00825102">
      <w:pPr>
        <w:pStyle w:val="B4"/>
        <w:rPr>
          <w:ins w:id="163" w:author="Liubing (Leo)" w:date="2020-10-29T12:17:00Z"/>
          <w:noProof/>
          <w:lang w:eastAsia="ja-JP"/>
        </w:rPr>
      </w:pPr>
      <w:ins w:id="164" w:author="Liubing (Leo)" w:date="2020-10-29T12:17:00Z">
        <w:r w:rsidRPr="00EF079D">
          <w:rPr>
            <w:noProof/>
            <w:lang w:eastAsia="ko-KR"/>
          </w:rPr>
          <w:t>4&gt;</w:t>
        </w:r>
        <w:r w:rsidRPr="00EF079D">
          <w:rPr>
            <w:noProof/>
            <w:lang w:eastAsia="ja-JP"/>
          </w:rPr>
          <w:tab/>
          <w:t>obtain the MAC PDU to transmit from the Multiplexing and assembly entity, if any;</w:t>
        </w:r>
      </w:ins>
    </w:p>
    <w:p w:rsidR="00761D7E" w:rsidRPr="00EF079D" w:rsidRDefault="00761D7E" w:rsidP="00825102">
      <w:pPr>
        <w:pStyle w:val="B3"/>
        <w:rPr>
          <w:ins w:id="165" w:author="Liubing (Leo)" w:date="2020-10-29T12:17:00Z"/>
          <w:noProof/>
          <w:lang w:eastAsia="ja-JP"/>
        </w:rPr>
      </w:pPr>
      <w:ins w:id="166" w:author="Liubing (Leo)" w:date="2020-10-29T12:17:00Z">
        <w:r w:rsidRPr="00EF079D">
          <w:rPr>
            <w:noProof/>
            <w:lang w:eastAsia="ko-KR"/>
          </w:rPr>
          <w:t>3&gt;</w:t>
        </w:r>
        <w:r w:rsidRPr="00EF079D">
          <w:rPr>
            <w:noProof/>
            <w:lang w:eastAsia="zh-CN"/>
          </w:rPr>
          <w:tab/>
          <w:t>if a MAC PDU to transmit has been obtained:</w:t>
        </w:r>
      </w:ins>
    </w:p>
    <w:p w:rsidR="00761D7E" w:rsidRPr="00EF079D" w:rsidRDefault="00761D7E" w:rsidP="00825102">
      <w:pPr>
        <w:pStyle w:val="B4"/>
        <w:rPr>
          <w:ins w:id="167" w:author="Liubing (Leo)" w:date="2020-10-29T12:17:00Z"/>
          <w:lang w:eastAsia="ko-KR"/>
        </w:rPr>
      </w:pPr>
      <w:ins w:id="168" w:author="Liubing (Leo)" w:date="2020-10-29T12:17:00Z">
        <w:r w:rsidRPr="00EF079D">
          <w:rPr>
            <w:lang w:eastAsia="ko-KR"/>
          </w:rPr>
          <w:t>4&gt;</w:t>
        </w:r>
        <w:r w:rsidRPr="00EF079D">
          <w:rPr>
            <w:lang w:eastAsia="ko-KR"/>
          </w:rPr>
          <w:tab/>
          <w:t xml:space="preserve">if the uplink grant is not a configured grant configured </w:t>
        </w:r>
        <w:r w:rsidRPr="00EF079D">
          <w:rPr>
            <w:noProof/>
            <w:lang w:eastAsia="ko-KR"/>
          </w:rPr>
          <w:t xml:space="preserve">with </w:t>
        </w:r>
        <w:r w:rsidRPr="00EF079D">
          <w:rPr>
            <w:i/>
            <w:noProof/>
            <w:lang w:eastAsia="ko-KR"/>
          </w:rPr>
          <w:t>autonomousTx</w:t>
        </w:r>
        <w:r w:rsidRPr="00EF079D">
          <w:rPr>
            <w:lang w:eastAsia="ko-KR"/>
          </w:rPr>
          <w:t>; or</w:t>
        </w:r>
      </w:ins>
    </w:p>
    <w:p w:rsidR="00761D7E" w:rsidRPr="00EF079D" w:rsidRDefault="00761D7E" w:rsidP="00825102">
      <w:pPr>
        <w:pStyle w:val="B4"/>
        <w:rPr>
          <w:ins w:id="169" w:author="Liubing (Leo)" w:date="2020-10-29T12:17:00Z"/>
          <w:lang w:eastAsia="ko-KR"/>
        </w:rPr>
      </w:pPr>
      <w:ins w:id="170" w:author="Liubing (Leo)" w:date="2020-10-29T12:17:00Z">
        <w:r w:rsidRPr="00EF079D">
          <w:rPr>
            <w:lang w:eastAsia="ko-KR"/>
          </w:rPr>
          <w:t>4&gt;</w:t>
        </w:r>
        <w:r w:rsidRPr="00EF079D">
          <w:rPr>
            <w:lang w:eastAsia="ko-KR"/>
          </w:rPr>
          <w:tab/>
          <w:t>if the uplink grant is a prioritized uplink grant:</w:t>
        </w:r>
      </w:ins>
    </w:p>
    <w:p w:rsidR="00761D7E" w:rsidRPr="00EF079D" w:rsidRDefault="00761D7E" w:rsidP="00825102">
      <w:pPr>
        <w:pStyle w:val="B5"/>
        <w:rPr>
          <w:ins w:id="171" w:author="Liubing (Leo)" w:date="2020-10-29T12:17:00Z"/>
          <w:lang w:eastAsia="ja-JP"/>
        </w:rPr>
      </w:pPr>
      <w:ins w:id="172" w:author="Liubing (Leo)" w:date="2020-10-29T12:17:00Z">
        <w:r w:rsidRPr="00EF079D">
          <w:rPr>
            <w:lang w:eastAsia="ko-KR"/>
          </w:rPr>
          <w:t>5&gt;</w:t>
        </w:r>
        <w:r w:rsidRPr="00EF079D">
          <w:rPr>
            <w:lang w:eastAsia="ja-JP"/>
          </w:rPr>
          <w:tab/>
          <w:t>deliver the MAC PDU and the uplink grant and the HARQ information of the TB</w:t>
        </w:r>
        <w:r w:rsidRPr="00EF079D">
          <w:rPr>
            <w:lang w:eastAsia="ko-KR"/>
          </w:rPr>
          <w:t xml:space="preserve"> </w:t>
        </w:r>
        <w:r w:rsidRPr="00EF079D">
          <w:rPr>
            <w:lang w:eastAsia="ja-JP"/>
          </w:rPr>
          <w:t>to the identified HARQ process;</w:t>
        </w:r>
      </w:ins>
    </w:p>
    <w:p w:rsidR="00761D7E" w:rsidRPr="00EF079D" w:rsidRDefault="00761D7E" w:rsidP="00825102">
      <w:pPr>
        <w:pStyle w:val="B5"/>
        <w:rPr>
          <w:ins w:id="173" w:author="Liubing (Leo)" w:date="2020-10-29T12:17:00Z"/>
          <w:lang w:eastAsia="ko-KR"/>
        </w:rPr>
      </w:pPr>
      <w:ins w:id="174" w:author="Liubing (Leo)" w:date="2020-10-29T12:17:00Z">
        <w:r w:rsidRPr="00EF079D">
          <w:rPr>
            <w:lang w:eastAsia="ko-KR"/>
          </w:rPr>
          <w:lastRenderedPageBreak/>
          <w:t>5&gt;</w:t>
        </w:r>
        <w:r w:rsidRPr="00EF079D">
          <w:rPr>
            <w:lang w:eastAsia="ja-JP"/>
          </w:rPr>
          <w:tab/>
          <w:t>instruct the identified HARQ process to trigger a new transmission;</w:t>
        </w:r>
      </w:ins>
    </w:p>
    <w:p w:rsidR="00761D7E" w:rsidRPr="00EF079D" w:rsidRDefault="00761D7E" w:rsidP="00825102">
      <w:pPr>
        <w:pStyle w:val="B5"/>
        <w:rPr>
          <w:ins w:id="175" w:author="Liubing (Leo)" w:date="2020-10-29T12:17:00Z"/>
          <w:lang w:eastAsia="ko-KR"/>
        </w:rPr>
      </w:pPr>
      <w:ins w:id="176" w:author="Liubing (Leo)" w:date="2020-10-29T12:17:00Z">
        <w:r w:rsidRPr="00EF079D">
          <w:rPr>
            <w:lang w:eastAsia="ko-KR"/>
          </w:rPr>
          <w:t>5&gt;</w:t>
        </w:r>
        <w:r w:rsidRPr="00EF079D">
          <w:rPr>
            <w:lang w:eastAsia="ko-KR"/>
          </w:rPr>
          <w:tab/>
          <w:t>if the uplink grant is a configured uplink grant:</w:t>
        </w:r>
      </w:ins>
    </w:p>
    <w:p w:rsidR="00761D7E" w:rsidRPr="00EF079D" w:rsidRDefault="00761D7E" w:rsidP="00825102">
      <w:pPr>
        <w:pStyle w:val="B6"/>
        <w:rPr>
          <w:ins w:id="177" w:author="Liubing (Leo)" w:date="2020-10-29T12:17:00Z"/>
        </w:rPr>
      </w:pPr>
      <w:ins w:id="178" w:author="Liubing (Leo)" w:date="2020-10-29T12:17:00Z">
        <w:r w:rsidRPr="00EF079D">
          <w:t>6&gt;</w:t>
        </w:r>
        <w:r w:rsidRPr="00EF079D">
          <w:tab/>
          <w:t xml:space="preserve">start or restart the </w:t>
        </w:r>
        <w:proofErr w:type="spellStart"/>
        <w:r w:rsidRPr="00EF079D">
          <w:rPr>
            <w:i/>
          </w:rPr>
          <w:t>configuredGrantTimer</w:t>
        </w:r>
        <w:proofErr w:type="spellEnd"/>
        <w:r w:rsidRPr="00EF079D">
          <w:t>, if configured, for the corresponding HARQ process when the transmission is performed if LBT failure indication is not received from lower layers;</w:t>
        </w:r>
      </w:ins>
    </w:p>
    <w:p w:rsidR="00761D7E" w:rsidRPr="00EF079D" w:rsidRDefault="00761D7E" w:rsidP="00825102">
      <w:pPr>
        <w:pStyle w:val="B6"/>
        <w:rPr>
          <w:ins w:id="179" w:author="Liubing (Leo)" w:date="2020-10-29T12:17:00Z"/>
        </w:rPr>
      </w:pPr>
      <w:ins w:id="180" w:author="Liubing (Leo)" w:date="2020-10-29T12:17:00Z">
        <w:r w:rsidRPr="00EF079D">
          <w:t>6&gt;</w:t>
        </w:r>
        <w:r w:rsidRPr="00EF079D">
          <w:tab/>
          <w:t xml:space="preserve">start or restart the </w:t>
        </w:r>
        <w:r w:rsidRPr="00EF079D">
          <w:rPr>
            <w:i/>
            <w:noProof/>
          </w:rPr>
          <w:t>cg-RetransmissionTimer</w:t>
        </w:r>
        <w:r w:rsidRPr="00EF079D">
          <w:t>, if configured, for the corresponding HARQ process when the transmission is performed if LBT failure indication is not received from lower layers.</w:t>
        </w:r>
      </w:ins>
    </w:p>
    <w:p w:rsidR="00761D7E" w:rsidRPr="00EF079D" w:rsidRDefault="00761D7E" w:rsidP="00825102">
      <w:pPr>
        <w:pStyle w:val="B5"/>
        <w:rPr>
          <w:ins w:id="181" w:author="Liubing (Leo)" w:date="2020-10-29T12:17:00Z"/>
          <w:lang w:eastAsia="ko-KR"/>
        </w:rPr>
      </w:pPr>
      <w:ins w:id="182" w:author="Liubing (Leo)" w:date="2020-10-29T12:17:00Z">
        <w:r w:rsidRPr="00EF079D">
          <w:rPr>
            <w:lang w:eastAsia="ko-KR"/>
          </w:rPr>
          <w:t>5&gt;</w:t>
        </w:r>
        <w:r w:rsidRPr="00EF079D">
          <w:rPr>
            <w:lang w:eastAsia="ko-KR"/>
          </w:rPr>
          <w:tab/>
          <w:t>if the uplink grant is addressed to C-RNTI, and the identified HARQ process is configured for a configured uplink grant:</w:t>
        </w:r>
      </w:ins>
    </w:p>
    <w:p w:rsidR="00761D7E" w:rsidRPr="00EF079D" w:rsidRDefault="00761D7E" w:rsidP="00825102">
      <w:pPr>
        <w:pStyle w:val="B6"/>
        <w:rPr>
          <w:ins w:id="183" w:author="Liubing (Leo)" w:date="2020-10-29T12:17:00Z"/>
        </w:rPr>
      </w:pPr>
      <w:ins w:id="184" w:author="Liubing (Leo)" w:date="2020-10-29T12:17:00Z">
        <w:r w:rsidRPr="00EF079D">
          <w:t>6&gt;</w:t>
        </w:r>
        <w:r w:rsidRPr="00EF079D">
          <w:tab/>
          <w:t xml:space="preserve">start or restart the </w:t>
        </w:r>
        <w:proofErr w:type="spellStart"/>
        <w:r w:rsidRPr="00EF079D">
          <w:rPr>
            <w:i/>
          </w:rPr>
          <w:t>configuredGrantTimer</w:t>
        </w:r>
        <w:proofErr w:type="spellEnd"/>
        <w:r w:rsidRPr="00EF079D">
          <w:t>, if configured, for the corresponding HARQ process when the transmission is performed if LBT failure indication is not received from lower layers.</w:t>
        </w:r>
      </w:ins>
    </w:p>
    <w:p w:rsidR="00761D7E" w:rsidRPr="00EF079D" w:rsidRDefault="00761D7E" w:rsidP="00825102">
      <w:pPr>
        <w:pStyle w:val="B5"/>
        <w:rPr>
          <w:ins w:id="185" w:author="Liubing (Leo)" w:date="2020-10-29T12:17:00Z"/>
          <w:lang w:eastAsia="ja-JP"/>
        </w:rPr>
      </w:pPr>
      <w:ins w:id="186" w:author="Liubing (Leo)" w:date="2020-10-29T12:17:00Z">
        <w:r w:rsidRPr="00EF079D">
          <w:rPr>
            <w:lang w:eastAsia="ko-KR"/>
          </w:rPr>
          <w:t>5&gt;</w:t>
        </w:r>
        <w:r w:rsidRPr="00EF079D">
          <w:rPr>
            <w:lang w:eastAsia="ja-JP"/>
          </w:rPr>
          <w:tab/>
          <w:t xml:space="preserve">if </w:t>
        </w:r>
        <w:r w:rsidRPr="00EF079D">
          <w:rPr>
            <w:i/>
            <w:noProof/>
            <w:lang w:eastAsia="ko-KR"/>
          </w:rPr>
          <w:t>cg-RetransmissionTimer</w:t>
        </w:r>
        <w:r w:rsidRPr="00EF079D">
          <w:rPr>
            <w:lang w:eastAsia="ja-JP"/>
          </w:rPr>
          <w:t xml:space="preserve"> is configured for the identified HARQ process; and</w:t>
        </w:r>
      </w:ins>
    </w:p>
    <w:p w:rsidR="00761D7E" w:rsidRPr="00EF079D" w:rsidRDefault="00761D7E" w:rsidP="00825102">
      <w:pPr>
        <w:pStyle w:val="B5"/>
        <w:rPr>
          <w:ins w:id="187" w:author="Liubing (Leo)" w:date="2020-10-29T12:17:00Z"/>
          <w:lang w:eastAsia="ja-JP"/>
        </w:rPr>
      </w:pPr>
      <w:ins w:id="188" w:author="Liubing (Leo)" w:date="2020-10-29T12:17:00Z">
        <w:r w:rsidRPr="00EF079D">
          <w:rPr>
            <w:lang w:eastAsia="ko-KR"/>
          </w:rPr>
          <w:t>5&gt;</w:t>
        </w:r>
        <w:r w:rsidRPr="00EF079D">
          <w:rPr>
            <w:lang w:eastAsia="ja-JP"/>
          </w:rPr>
          <w:tab/>
          <w:t>if the transmission is performed and LBT failure indication is received from lower layers:</w:t>
        </w:r>
      </w:ins>
    </w:p>
    <w:p w:rsidR="00761D7E" w:rsidRPr="00EF079D" w:rsidRDefault="00761D7E" w:rsidP="00825102">
      <w:pPr>
        <w:pStyle w:val="B6"/>
        <w:rPr>
          <w:ins w:id="189" w:author="Liubing (Leo)" w:date="2020-10-29T12:17:00Z"/>
        </w:rPr>
      </w:pPr>
      <w:ins w:id="190" w:author="Liubing (Leo)" w:date="2020-10-29T12:17:00Z">
        <w:r w:rsidRPr="00EF079D">
          <w:t>6&gt;</w:t>
        </w:r>
        <w:r w:rsidRPr="00EF079D">
          <w:tab/>
          <w:t>consider the identified HARQ process as pending.</w:t>
        </w:r>
      </w:ins>
    </w:p>
    <w:p w:rsidR="00761D7E" w:rsidRPr="00EF079D" w:rsidRDefault="00761D7E" w:rsidP="00825102">
      <w:pPr>
        <w:pStyle w:val="B3"/>
        <w:rPr>
          <w:ins w:id="191" w:author="Liubing (Leo)" w:date="2020-10-29T12:17:00Z"/>
          <w:noProof/>
          <w:lang w:eastAsia="ko-KR"/>
        </w:rPr>
      </w:pPr>
      <w:ins w:id="192" w:author="Liubing (Leo)" w:date="2020-10-29T12:17:00Z">
        <w:r w:rsidRPr="00EF079D">
          <w:rPr>
            <w:noProof/>
            <w:lang w:eastAsia="ko-KR"/>
          </w:rPr>
          <w:t>3&gt;</w:t>
        </w:r>
        <w:r w:rsidRPr="00EF079D">
          <w:rPr>
            <w:noProof/>
            <w:lang w:eastAsia="ko-KR"/>
          </w:rPr>
          <w:tab/>
          <w:t>else:</w:t>
        </w:r>
      </w:ins>
    </w:p>
    <w:p w:rsidR="00761D7E" w:rsidRPr="00EF079D" w:rsidRDefault="00761D7E" w:rsidP="00825102">
      <w:pPr>
        <w:pStyle w:val="B4"/>
        <w:rPr>
          <w:ins w:id="193" w:author="Liubing (Leo)" w:date="2020-10-29T12:17:00Z"/>
          <w:noProof/>
          <w:lang w:eastAsia="ko-KR"/>
        </w:rPr>
      </w:pPr>
      <w:ins w:id="194" w:author="Liubing (Leo)" w:date="2020-10-29T12:17:00Z">
        <w:r w:rsidRPr="00EF079D">
          <w:rPr>
            <w:noProof/>
            <w:lang w:eastAsia="ko-KR"/>
          </w:rPr>
          <w:t>4&gt;</w:t>
        </w:r>
        <w:r w:rsidRPr="00EF079D">
          <w:rPr>
            <w:noProof/>
            <w:lang w:eastAsia="ko-KR"/>
          </w:rPr>
          <w:tab/>
          <w:t>flush the HARQ buffer of the identified HARQ process.</w:t>
        </w:r>
      </w:ins>
    </w:p>
    <w:p w:rsidR="00761D7E" w:rsidRPr="00EF079D" w:rsidRDefault="00761D7E" w:rsidP="00825102">
      <w:pPr>
        <w:pStyle w:val="B2"/>
        <w:rPr>
          <w:ins w:id="195" w:author="Liubing (Leo)" w:date="2020-10-29T12:17:00Z"/>
          <w:noProof/>
          <w:lang w:eastAsia="ja-JP"/>
        </w:rPr>
      </w:pPr>
      <w:ins w:id="196" w:author="Liubing (Leo)" w:date="2020-10-29T12:17:00Z">
        <w:r w:rsidRPr="00EF079D">
          <w:rPr>
            <w:noProof/>
            <w:lang w:eastAsia="ko-KR"/>
          </w:rPr>
          <w:t>2&gt;</w:t>
        </w:r>
        <w:r w:rsidRPr="00EF079D">
          <w:rPr>
            <w:noProof/>
            <w:lang w:eastAsia="ja-JP"/>
          </w:rPr>
          <w:tab/>
          <w:t>else (i.e. retransmission):</w:t>
        </w:r>
      </w:ins>
    </w:p>
    <w:p w:rsidR="00761D7E" w:rsidRPr="00EF079D" w:rsidRDefault="00761D7E" w:rsidP="00825102">
      <w:pPr>
        <w:pStyle w:val="B3"/>
        <w:rPr>
          <w:ins w:id="197" w:author="Liubing (Leo)" w:date="2020-10-29T12:17:00Z"/>
          <w:noProof/>
          <w:lang w:eastAsia="ko-KR"/>
        </w:rPr>
      </w:pPr>
      <w:ins w:id="198" w:author="Liubing (Leo)" w:date="2020-10-29T12:17:00Z">
        <w:r w:rsidRPr="00EF079D">
          <w:rPr>
            <w:noProof/>
            <w:lang w:eastAsia="ko-KR"/>
          </w:rPr>
          <w:t>3&gt;</w:t>
        </w:r>
        <w:r w:rsidRPr="00EF079D">
          <w:rPr>
            <w:noProof/>
            <w:lang w:eastAsia="ko-KR"/>
          </w:rPr>
          <w:tab/>
          <w:t>if the uplink grant received on PDCCH was addressed to CS-RNTI and if the HARQ buffer of the identified process is empty; or</w:t>
        </w:r>
      </w:ins>
    </w:p>
    <w:p w:rsidR="00761D7E" w:rsidRPr="00EF079D" w:rsidRDefault="00761D7E" w:rsidP="00825102">
      <w:pPr>
        <w:pStyle w:val="B3"/>
        <w:rPr>
          <w:ins w:id="199" w:author="Liubing (Leo)" w:date="2020-10-29T12:17:00Z"/>
          <w:noProof/>
          <w:lang w:eastAsia="ko-KR"/>
        </w:rPr>
      </w:pPr>
      <w:ins w:id="200" w:author="Liubing (Leo)" w:date="2020-10-29T12:17:00Z">
        <w:r w:rsidRPr="00EF079D">
          <w:rPr>
            <w:noProof/>
            <w:lang w:eastAsia="ko-KR"/>
          </w:rPr>
          <w:t>3&gt;</w:t>
        </w:r>
        <w:r w:rsidRPr="00EF079D">
          <w:rPr>
            <w:noProof/>
            <w:lang w:eastAsia="ko-KR"/>
          </w:rPr>
          <w:tab/>
          <w:t>if the uplink grant is part of a bundle and if no MAC PDU has been obtained for this bundle; or</w:t>
        </w:r>
      </w:ins>
    </w:p>
    <w:p w:rsidR="00761D7E" w:rsidRPr="00EF079D" w:rsidRDefault="00761D7E" w:rsidP="00825102">
      <w:pPr>
        <w:pStyle w:val="B3"/>
        <w:rPr>
          <w:ins w:id="201" w:author="Liubing (Leo)" w:date="2020-10-29T12:17:00Z"/>
          <w:noProof/>
          <w:lang w:eastAsia="ko-KR"/>
        </w:rPr>
      </w:pPr>
      <w:ins w:id="202" w:author="Liubing (Leo)" w:date="2020-10-29T12:17:00Z">
        <w:r w:rsidRPr="00EF079D">
          <w:rPr>
            <w:noProof/>
            <w:lang w:eastAsia="ko-KR"/>
          </w:rPr>
          <w:t>3&gt;</w:t>
        </w:r>
        <w:r w:rsidRPr="00EF079D">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EF079D">
          <w:rPr>
            <w:lang w:eastAsia="ko-KR"/>
          </w:rPr>
          <w:t>as specified in clause 5.1.2a for MSGA payload</w:t>
        </w:r>
        <w:r w:rsidRPr="00EF079D">
          <w:rPr>
            <w:noProof/>
            <w:lang w:eastAsia="ko-KR"/>
          </w:rPr>
          <w:t xml:space="preserve"> for this Serving Cell; or:</w:t>
        </w:r>
      </w:ins>
    </w:p>
    <w:p w:rsidR="00761D7E" w:rsidRPr="00EF079D" w:rsidRDefault="00761D7E" w:rsidP="00825102">
      <w:pPr>
        <w:pStyle w:val="B3"/>
        <w:rPr>
          <w:ins w:id="203" w:author="Liubing (Leo)" w:date="2020-10-29T12:17:00Z"/>
          <w:rFonts w:eastAsia="Malgun Gothic"/>
          <w:noProof/>
          <w:lang w:eastAsia="ko-KR"/>
        </w:rPr>
      </w:pPr>
      <w:ins w:id="204" w:author="Liubing (Leo)" w:date="2020-10-29T12:17:00Z">
        <w:r w:rsidRPr="00EF079D">
          <w:rPr>
            <w:noProof/>
            <w:lang w:eastAsia="ko-KR"/>
          </w:rPr>
          <w:t>3&gt;</w:t>
        </w:r>
        <w:r w:rsidRPr="00EF079D">
          <w:rPr>
            <w:noProof/>
            <w:lang w:eastAsia="ko-KR"/>
          </w:rPr>
          <w:tab/>
          <w:t xml:space="preserve">if the MAC entity is configured with </w:t>
        </w:r>
        <w:r w:rsidRPr="00EF079D">
          <w:rPr>
            <w:i/>
            <w:noProof/>
            <w:lang w:eastAsia="ko-KR"/>
          </w:rPr>
          <w:t>lch-basedPrioritization</w:t>
        </w:r>
        <w:r w:rsidRPr="00EF079D">
          <w:rPr>
            <w:noProof/>
            <w:lang w:eastAsia="ko-KR"/>
          </w:rPr>
          <w:t xml:space="preserve"> and this uplink grant is not a prioritized uplink grant:</w:t>
        </w:r>
      </w:ins>
    </w:p>
    <w:p w:rsidR="00761D7E" w:rsidRPr="00EF079D" w:rsidRDefault="00761D7E" w:rsidP="00825102">
      <w:pPr>
        <w:pStyle w:val="B4"/>
        <w:rPr>
          <w:ins w:id="205" w:author="Liubing (Leo)" w:date="2020-10-29T12:17:00Z"/>
          <w:noProof/>
          <w:lang w:eastAsia="ko-KR"/>
        </w:rPr>
      </w:pPr>
      <w:ins w:id="206" w:author="Liubing (Leo)" w:date="2020-10-29T12:17:00Z">
        <w:r w:rsidRPr="00EF079D">
          <w:rPr>
            <w:noProof/>
            <w:lang w:eastAsia="ko-KR"/>
          </w:rPr>
          <w:t>4&gt;</w:t>
        </w:r>
        <w:r w:rsidRPr="00EF079D">
          <w:rPr>
            <w:noProof/>
            <w:lang w:eastAsia="ko-KR"/>
          </w:rPr>
          <w:tab/>
          <w:t>ignore the uplink grant.</w:t>
        </w:r>
      </w:ins>
    </w:p>
    <w:p w:rsidR="00761D7E" w:rsidRPr="00EF079D" w:rsidRDefault="00761D7E" w:rsidP="00825102">
      <w:pPr>
        <w:pStyle w:val="B3"/>
        <w:rPr>
          <w:ins w:id="207" w:author="Liubing (Leo)" w:date="2020-10-29T12:17:00Z"/>
          <w:noProof/>
          <w:lang w:eastAsia="ko-KR"/>
        </w:rPr>
      </w:pPr>
      <w:ins w:id="208" w:author="Liubing (Leo)" w:date="2020-10-29T12:17:00Z">
        <w:r w:rsidRPr="00EF079D">
          <w:rPr>
            <w:noProof/>
            <w:lang w:eastAsia="ko-KR"/>
          </w:rPr>
          <w:t>3&gt;</w:t>
        </w:r>
        <w:r w:rsidRPr="00EF079D">
          <w:rPr>
            <w:noProof/>
            <w:lang w:eastAsia="ko-KR"/>
          </w:rPr>
          <w:tab/>
          <w:t>else:</w:t>
        </w:r>
      </w:ins>
    </w:p>
    <w:p w:rsidR="00761D7E" w:rsidRPr="00EF079D" w:rsidRDefault="00761D7E" w:rsidP="00825102">
      <w:pPr>
        <w:pStyle w:val="B4"/>
        <w:rPr>
          <w:ins w:id="209" w:author="Liubing (Leo)" w:date="2020-10-29T12:17:00Z"/>
          <w:noProof/>
          <w:lang w:eastAsia="ja-JP"/>
        </w:rPr>
      </w:pPr>
      <w:ins w:id="210" w:author="Liubing (Leo)" w:date="2020-10-29T12:17:00Z">
        <w:r w:rsidRPr="00EF079D">
          <w:rPr>
            <w:noProof/>
            <w:lang w:eastAsia="ko-KR"/>
          </w:rPr>
          <w:t>4&gt;</w:t>
        </w:r>
        <w:r w:rsidRPr="00EF079D">
          <w:rPr>
            <w:noProof/>
            <w:lang w:eastAsia="ja-JP"/>
          </w:rPr>
          <w:tab/>
          <w:t>deliver the uplink grant and the HARQ information (redundancy version) of the TB to the identified HARQ process;</w:t>
        </w:r>
      </w:ins>
    </w:p>
    <w:p w:rsidR="00761D7E" w:rsidRPr="00EF079D" w:rsidRDefault="00761D7E" w:rsidP="00825102">
      <w:pPr>
        <w:pStyle w:val="B4"/>
        <w:rPr>
          <w:ins w:id="211" w:author="Liubing (Leo)" w:date="2020-10-29T12:17:00Z"/>
          <w:noProof/>
          <w:lang w:eastAsia="ko-KR"/>
        </w:rPr>
      </w:pPr>
      <w:ins w:id="212" w:author="Liubing (Leo)" w:date="2020-10-29T12:17:00Z">
        <w:r w:rsidRPr="00EF079D">
          <w:rPr>
            <w:noProof/>
            <w:lang w:eastAsia="ko-KR"/>
          </w:rPr>
          <w:t>4&gt;</w:t>
        </w:r>
        <w:r w:rsidRPr="00EF079D">
          <w:rPr>
            <w:noProof/>
            <w:lang w:eastAsia="ja-JP"/>
          </w:rPr>
          <w:tab/>
          <w:t xml:space="preserve">instruct the identified HARQ process to </w:t>
        </w:r>
        <w:r w:rsidRPr="00EF079D">
          <w:rPr>
            <w:noProof/>
            <w:lang w:eastAsia="ko-KR"/>
          </w:rPr>
          <w:t>trigger a</w:t>
        </w:r>
        <w:r w:rsidRPr="00EF079D">
          <w:rPr>
            <w:noProof/>
            <w:lang w:eastAsia="ja-JP"/>
          </w:rPr>
          <w:t xml:space="preserve"> retransmission;</w:t>
        </w:r>
      </w:ins>
    </w:p>
    <w:p w:rsidR="00761D7E" w:rsidRPr="00EF079D" w:rsidRDefault="00761D7E" w:rsidP="00825102">
      <w:pPr>
        <w:pStyle w:val="B4"/>
        <w:rPr>
          <w:ins w:id="213" w:author="Liubing (Leo)" w:date="2020-10-29T12:17:00Z"/>
          <w:noProof/>
          <w:lang w:eastAsia="ko-KR"/>
        </w:rPr>
      </w:pPr>
      <w:ins w:id="214" w:author="Liubing (Leo)" w:date="2020-10-29T12:17:00Z">
        <w:r w:rsidRPr="00EF079D">
          <w:rPr>
            <w:noProof/>
            <w:lang w:eastAsia="ko-KR"/>
          </w:rPr>
          <w:t>4&gt;</w:t>
        </w:r>
        <w:r w:rsidRPr="00EF079D">
          <w:rPr>
            <w:noProof/>
            <w:lang w:eastAsia="ko-KR"/>
          </w:rPr>
          <w:tab/>
          <w:t>if the uplink grant is addressed to CS-RNTI; or</w:t>
        </w:r>
      </w:ins>
    </w:p>
    <w:p w:rsidR="00761D7E" w:rsidRPr="00EF079D" w:rsidRDefault="00761D7E" w:rsidP="00825102">
      <w:pPr>
        <w:pStyle w:val="B4"/>
        <w:rPr>
          <w:ins w:id="215" w:author="Liubing (Leo)" w:date="2020-10-29T12:17:00Z"/>
          <w:noProof/>
          <w:lang w:eastAsia="ko-KR"/>
        </w:rPr>
      </w:pPr>
      <w:ins w:id="216" w:author="Liubing (Leo)" w:date="2020-10-29T12:17:00Z">
        <w:r w:rsidRPr="00EF079D">
          <w:rPr>
            <w:noProof/>
            <w:lang w:eastAsia="ko-KR"/>
          </w:rPr>
          <w:t>4&gt;</w:t>
        </w:r>
        <w:r w:rsidRPr="00EF079D">
          <w:rPr>
            <w:noProof/>
            <w:lang w:eastAsia="ko-KR"/>
          </w:rPr>
          <w:tab/>
          <w:t>if the uplink grant is addressed to C-RNTI, and the identified HARQ process is configured for a configured uplink grant:</w:t>
        </w:r>
      </w:ins>
    </w:p>
    <w:p w:rsidR="00761D7E" w:rsidRPr="00EF079D" w:rsidRDefault="00761D7E" w:rsidP="00825102">
      <w:pPr>
        <w:pStyle w:val="B5"/>
        <w:rPr>
          <w:ins w:id="217" w:author="Liubing (Leo)" w:date="2020-10-29T12:17:00Z"/>
          <w:noProof/>
          <w:lang w:eastAsia="ko-KR"/>
        </w:rPr>
      </w:pPr>
      <w:ins w:id="218" w:author="Liubing (Leo)" w:date="2020-10-29T12:17:00Z">
        <w:r w:rsidRPr="00EF079D">
          <w:rPr>
            <w:noProof/>
            <w:lang w:eastAsia="ko-KR"/>
          </w:rPr>
          <w:t>5&gt;</w:t>
        </w:r>
        <w:r w:rsidRPr="00EF079D">
          <w:rPr>
            <w:noProof/>
            <w:lang w:eastAsia="ko-KR"/>
          </w:rPr>
          <w:tab/>
          <w:t xml:space="preserve">start or restart the </w:t>
        </w:r>
        <w:r w:rsidRPr="00EF079D">
          <w:rPr>
            <w:i/>
            <w:noProof/>
            <w:lang w:eastAsia="ko-KR"/>
          </w:rPr>
          <w:t>configuredGrantTimer</w:t>
        </w:r>
        <w:r w:rsidRPr="00EF079D">
          <w:rPr>
            <w:noProof/>
            <w:lang w:eastAsia="ko-KR"/>
          </w:rPr>
          <w:t>, if configured, for the corresponding HARQ process when the transmission is performed if LBT failure indication is not received from lower layers.</w:t>
        </w:r>
      </w:ins>
    </w:p>
    <w:p w:rsidR="00761D7E" w:rsidRPr="00EF079D" w:rsidRDefault="00761D7E" w:rsidP="00825102">
      <w:pPr>
        <w:pStyle w:val="B4"/>
        <w:rPr>
          <w:ins w:id="219" w:author="Liubing (Leo)" w:date="2020-10-29T12:17:00Z"/>
          <w:noProof/>
          <w:lang w:eastAsia="ko-KR"/>
        </w:rPr>
      </w:pPr>
      <w:ins w:id="220" w:author="Liubing (Leo)" w:date="2020-10-29T12:17:00Z">
        <w:r w:rsidRPr="00EF079D">
          <w:rPr>
            <w:noProof/>
            <w:lang w:eastAsia="ko-KR"/>
          </w:rPr>
          <w:t>4&gt;</w:t>
        </w:r>
        <w:r w:rsidRPr="00EF079D">
          <w:rPr>
            <w:noProof/>
            <w:lang w:eastAsia="ko-KR"/>
          </w:rPr>
          <w:tab/>
          <w:t xml:space="preserve">if </w:t>
        </w:r>
        <w:r w:rsidRPr="00EF079D">
          <w:rPr>
            <w:lang w:eastAsia="ko-KR"/>
          </w:rPr>
          <w:t>the uplink grant is a configured uplink grant</w:t>
        </w:r>
        <w:r w:rsidRPr="00EF079D">
          <w:rPr>
            <w:noProof/>
            <w:lang w:eastAsia="ko-KR"/>
          </w:rPr>
          <w:t>:</w:t>
        </w:r>
      </w:ins>
    </w:p>
    <w:p w:rsidR="00761D7E" w:rsidRPr="00EF079D" w:rsidRDefault="00761D7E" w:rsidP="00825102">
      <w:pPr>
        <w:pStyle w:val="B5"/>
        <w:rPr>
          <w:ins w:id="221" w:author="Liubing (Leo)" w:date="2020-10-29T12:17:00Z"/>
          <w:noProof/>
          <w:lang w:eastAsia="ko-KR"/>
        </w:rPr>
      </w:pPr>
      <w:ins w:id="222" w:author="Liubing (Leo)" w:date="2020-10-29T12:17:00Z">
        <w:r w:rsidRPr="00EF079D">
          <w:rPr>
            <w:noProof/>
            <w:lang w:eastAsia="ko-KR"/>
          </w:rPr>
          <w:t>5&gt;</w:t>
        </w:r>
        <w:r w:rsidRPr="00EF079D">
          <w:rPr>
            <w:noProof/>
            <w:lang w:eastAsia="ko-KR"/>
          </w:rPr>
          <w:tab/>
          <w:t>if the identified HARQ process is pending:</w:t>
        </w:r>
      </w:ins>
    </w:p>
    <w:p w:rsidR="00761D7E" w:rsidRPr="00EF079D" w:rsidRDefault="00761D7E" w:rsidP="00761D7E">
      <w:pPr>
        <w:overflowPunct w:val="0"/>
        <w:autoSpaceDE w:val="0"/>
        <w:autoSpaceDN w:val="0"/>
        <w:adjustRightInd w:val="0"/>
        <w:ind w:left="1985" w:hanging="284"/>
        <w:textAlignment w:val="baseline"/>
        <w:rPr>
          <w:ins w:id="223" w:author="Liubing (Leo)" w:date="2020-10-29T12:17:00Z"/>
          <w:rFonts w:eastAsia="Times New Roman"/>
          <w:noProof/>
          <w:lang w:eastAsia="ko-KR"/>
        </w:rPr>
      </w:pPr>
      <w:ins w:id="224" w:author="Liubing (Leo)" w:date="2020-10-29T12:17:00Z">
        <w:r w:rsidRPr="00EF079D">
          <w:rPr>
            <w:rFonts w:eastAsia="Times New Roman"/>
            <w:noProof/>
            <w:lang w:eastAsia="ko-KR"/>
          </w:rPr>
          <w:t>6&gt;</w:t>
        </w:r>
        <w:r w:rsidRPr="00EF079D">
          <w:rPr>
            <w:rFonts w:eastAsia="Times New Roman"/>
            <w:noProof/>
            <w:lang w:eastAsia="ko-KR"/>
          </w:rPr>
          <w:tab/>
          <w:t xml:space="preserve">start or restart the </w:t>
        </w:r>
        <w:r w:rsidRPr="00EF079D">
          <w:rPr>
            <w:rFonts w:eastAsia="Times New Roman"/>
            <w:i/>
            <w:noProof/>
            <w:lang w:eastAsia="ko-KR"/>
          </w:rPr>
          <w:t>configuredGrantTimer</w:t>
        </w:r>
        <w:r w:rsidRPr="00EF079D">
          <w:rPr>
            <w:rFonts w:eastAsia="Times New Roman"/>
            <w:iCs/>
            <w:noProof/>
            <w:lang w:eastAsia="ko-KR"/>
          </w:rPr>
          <w:t>, if configured,</w:t>
        </w:r>
        <w:r w:rsidRPr="00EF079D">
          <w:rPr>
            <w:rFonts w:eastAsia="Times New Roman"/>
            <w:noProof/>
            <w:lang w:eastAsia="ko-KR"/>
          </w:rPr>
          <w:t xml:space="preserve"> for the corresponding HARQ process when the transmission is performed if LBT failure indication is not received from lower layers;</w:t>
        </w:r>
      </w:ins>
    </w:p>
    <w:p w:rsidR="00761D7E" w:rsidRPr="00EF079D" w:rsidRDefault="00761D7E" w:rsidP="00825102">
      <w:pPr>
        <w:pStyle w:val="B5"/>
        <w:rPr>
          <w:ins w:id="225" w:author="Liubing (Leo)" w:date="2020-10-29T12:17:00Z"/>
          <w:noProof/>
          <w:lang w:eastAsia="ko-KR"/>
        </w:rPr>
      </w:pPr>
      <w:ins w:id="226" w:author="Liubing (Leo)" w:date="2020-10-29T12:17:00Z">
        <w:r w:rsidRPr="00EF079D">
          <w:rPr>
            <w:noProof/>
            <w:lang w:eastAsia="ko-KR"/>
          </w:rPr>
          <w:t>5&gt;</w:t>
        </w:r>
        <w:r w:rsidRPr="00EF079D">
          <w:rPr>
            <w:noProof/>
            <w:lang w:eastAsia="ko-KR"/>
          </w:rPr>
          <w:tab/>
          <w:t xml:space="preserve">start or restart the </w:t>
        </w:r>
        <w:r w:rsidRPr="00EF079D">
          <w:rPr>
            <w:i/>
            <w:noProof/>
            <w:lang w:eastAsia="ko-KR"/>
          </w:rPr>
          <w:t>cg-RetransmissionTimer</w:t>
        </w:r>
        <w:r w:rsidRPr="00EF079D">
          <w:rPr>
            <w:noProof/>
            <w:lang w:eastAsia="ko-KR"/>
          </w:rPr>
          <w:t>, if configured, for the corresponding HARQ process when the transmission is performed if LBT failure indication is not received from lower layers.</w:t>
        </w:r>
      </w:ins>
    </w:p>
    <w:p w:rsidR="00761D7E" w:rsidRPr="00EF079D" w:rsidRDefault="00761D7E" w:rsidP="00825102">
      <w:pPr>
        <w:pStyle w:val="B4"/>
        <w:rPr>
          <w:ins w:id="227" w:author="Liubing (Leo)" w:date="2020-10-29T12:17:00Z"/>
        </w:rPr>
      </w:pPr>
      <w:ins w:id="228" w:author="Liubing (Leo)" w:date="2020-10-29T12:17:00Z">
        <w:r w:rsidRPr="00EF079D">
          <w:rPr>
            <w:lang w:eastAsia="ko-KR"/>
          </w:rPr>
          <w:lastRenderedPageBreak/>
          <w:t>4&gt;</w:t>
        </w:r>
        <w:r w:rsidRPr="00EF079D">
          <w:rPr>
            <w:lang w:eastAsia="ja-JP"/>
          </w:rPr>
          <w:tab/>
          <w:t>if the identified HARQ process is pending and the transmission is performed and LBT failure indication is not received from lower layers:</w:t>
        </w:r>
      </w:ins>
    </w:p>
    <w:p w:rsidR="00761D7E" w:rsidRPr="00EF079D" w:rsidRDefault="00761D7E" w:rsidP="00825102">
      <w:pPr>
        <w:pStyle w:val="B5"/>
        <w:rPr>
          <w:ins w:id="229" w:author="Liubing (Leo)" w:date="2020-10-29T12:17:00Z"/>
          <w:lang w:eastAsia="ja-JP"/>
        </w:rPr>
      </w:pPr>
      <w:ins w:id="230" w:author="Liubing (Leo)" w:date="2020-10-29T12:17:00Z">
        <w:r w:rsidRPr="00EF079D">
          <w:rPr>
            <w:lang w:eastAsia="ko-KR"/>
          </w:rPr>
          <w:t>5&gt;</w:t>
        </w:r>
        <w:r w:rsidRPr="00EF079D">
          <w:rPr>
            <w:lang w:eastAsia="ja-JP"/>
          </w:rPr>
          <w:tab/>
          <w:t>consider the identified HARQ process as not pending.</w:t>
        </w:r>
      </w:ins>
    </w:p>
    <w:p w:rsidR="00761D7E" w:rsidRPr="00EF079D" w:rsidRDefault="00761D7E" w:rsidP="00733F53">
      <w:pPr>
        <w:rPr>
          <w:ins w:id="231" w:author="Liubing (Leo)" w:date="2020-10-29T12:17:00Z"/>
          <w:noProof/>
          <w:lang w:eastAsia="ja-JP"/>
        </w:rPr>
      </w:pPr>
      <w:ins w:id="232" w:author="Liubing (Leo)" w:date="2020-10-29T12:17:00Z">
        <w:r w:rsidRPr="00EF079D">
          <w:rPr>
            <w:noProof/>
            <w:lang w:eastAsia="ja-JP"/>
          </w:rPr>
          <w:t>When determining if NDI has been toggled compared to the value in the previous transmission the MAC entity shall ignore NDI received in all uplink grants on PDCCH for its Temporary C-RNTI.</w:t>
        </w:r>
      </w:ins>
    </w:p>
    <w:p w:rsidR="00761D7E" w:rsidRPr="00EF079D" w:rsidRDefault="00761D7E" w:rsidP="00733F53">
      <w:pPr>
        <w:rPr>
          <w:ins w:id="233" w:author="Liubing (Leo)" w:date="2020-10-29T12:17:00Z"/>
          <w:lang w:eastAsia="en-GB"/>
        </w:rPr>
      </w:pPr>
      <w:ins w:id="234" w:author="Liubing (Leo)" w:date="2020-10-29T12:17:00Z">
        <w:r w:rsidRPr="00EF079D">
          <w:rPr>
            <w:lang w:eastAsia="ko-KR"/>
          </w:rPr>
          <w:t xml:space="preserve">When </w:t>
        </w:r>
        <w:r w:rsidRPr="00EF079D">
          <w:rPr>
            <w:i/>
            <w:noProof/>
            <w:lang w:eastAsia="ko-KR"/>
          </w:rPr>
          <w:t>configuredGrantTimer</w:t>
        </w:r>
        <w:r w:rsidRPr="00EF079D">
          <w:rPr>
            <w:lang w:eastAsia="ko-KR"/>
          </w:rPr>
          <w:t xml:space="preserve"> or </w:t>
        </w:r>
        <w:r w:rsidRPr="00EF079D">
          <w:rPr>
            <w:i/>
            <w:noProof/>
            <w:lang w:eastAsia="ko-KR"/>
          </w:rPr>
          <w:t>cg-RetransmissionTimer</w:t>
        </w:r>
        <w:r w:rsidRPr="00EF079D">
          <w:rPr>
            <w:lang w:eastAsia="ko-KR"/>
          </w:rPr>
          <w:t xml:space="preserve"> is started or restarted by a PUSCH transmission, it shall be started </w:t>
        </w:r>
        <w:r w:rsidRPr="00EF079D">
          <w:rPr>
            <w:noProof/>
            <w:lang w:eastAsia="ko-KR"/>
          </w:rPr>
          <w:t>at the beginning of the first symbol of the PUSCH transmission.</w:t>
        </w:r>
      </w:ins>
    </w:p>
    <w:p w:rsidR="00761D7E" w:rsidRPr="00EF079D" w:rsidRDefault="00DA7399" w:rsidP="00676CB4">
      <w:pPr>
        <w:pStyle w:val="H6"/>
        <w:rPr>
          <w:ins w:id="235" w:author="Liubing (Leo)" w:date="2020-10-29T12:17:00Z"/>
          <w:lang w:eastAsia="en-GB"/>
        </w:rPr>
      </w:pPr>
      <w:ins w:id="236" w:author="Liubing (Leo)" w:date="2021-01-25T20:08:00Z">
        <w:r w:rsidRPr="00EF079D">
          <w:rPr>
            <w:lang w:eastAsia="en-GB"/>
          </w:rPr>
          <w:t>7.1.1.3.11</w:t>
        </w:r>
      </w:ins>
      <w:ins w:id="237" w:author="Liubing (Leo)" w:date="2020-10-29T12:17:00Z">
        <w:r w:rsidR="00761D7E" w:rsidRPr="00EF079D">
          <w:rPr>
            <w:lang w:eastAsia="en-GB"/>
          </w:rPr>
          <w:t>.3</w:t>
        </w:r>
        <w:r w:rsidR="00761D7E" w:rsidRPr="00EF079D">
          <w:rPr>
            <w:lang w:eastAsia="en-GB"/>
          </w:rPr>
          <w:tab/>
          <w:t>Test description</w:t>
        </w:r>
      </w:ins>
    </w:p>
    <w:p w:rsidR="00761D7E" w:rsidRPr="00EF079D" w:rsidRDefault="00DA7399" w:rsidP="00676CB4">
      <w:pPr>
        <w:pStyle w:val="H6"/>
        <w:rPr>
          <w:ins w:id="238" w:author="Liubing (Leo)" w:date="2020-10-29T12:17:00Z"/>
          <w:lang w:eastAsia="en-GB"/>
        </w:rPr>
      </w:pPr>
      <w:ins w:id="239" w:author="Liubing (Leo)" w:date="2021-01-25T20:08:00Z">
        <w:r w:rsidRPr="00EF079D">
          <w:rPr>
            <w:lang w:eastAsia="en-GB"/>
          </w:rPr>
          <w:t>7.1.1.3.11</w:t>
        </w:r>
      </w:ins>
      <w:ins w:id="240" w:author="Liubing (Leo)" w:date="2020-10-29T12:17:00Z">
        <w:r w:rsidR="00761D7E" w:rsidRPr="00EF079D">
          <w:rPr>
            <w:lang w:eastAsia="en-GB"/>
          </w:rPr>
          <w:t>.3.1</w:t>
        </w:r>
        <w:r w:rsidR="00761D7E" w:rsidRPr="00EF079D">
          <w:rPr>
            <w:lang w:eastAsia="en-GB"/>
          </w:rPr>
          <w:tab/>
          <w:t>Pre-test conditions</w:t>
        </w:r>
      </w:ins>
    </w:p>
    <w:p w:rsidR="00761D7E" w:rsidRPr="00EF079D" w:rsidRDefault="00DA7399" w:rsidP="00761D7E">
      <w:pPr>
        <w:rPr>
          <w:lang w:eastAsia="sv-SE"/>
        </w:rPr>
      </w:pPr>
      <w:ins w:id="241" w:author="Liubing (Leo)" w:date="2021-01-25T20:09:00Z">
        <w:r w:rsidRPr="00EF079D">
          <w:rPr>
            <w:lang w:eastAsia="sv-SE"/>
          </w:rPr>
          <w:t>S</w:t>
        </w:r>
      </w:ins>
      <w:ins w:id="242" w:author="Liubing (Leo)" w:date="2020-10-29T12:17:00Z">
        <w:r w:rsidR="00761D7E" w:rsidRPr="00EF079D">
          <w:rPr>
            <w:lang w:eastAsia="sv-SE"/>
          </w:rPr>
          <w:t xml:space="preserve">ame Pre-test conditions as in clause 7.1.1.0 </w:t>
        </w:r>
      </w:ins>
      <w:ins w:id="243" w:author="Liubing (Leo)" w:date="2020-10-31T10:50:00Z">
        <w:r w:rsidR="00761D7E" w:rsidRPr="00EF079D">
          <w:rPr>
            <w:lang w:eastAsia="sv-SE"/>
          </w:rPr>
          <w:t xml:space="preserve">except that the UM DRB is configured </w:t>
        </w:r>
      </w:ins>
      <w:ins w:id="244" w:author="Liubing (Leo)" w:date="2020-10-31T10:52:00Z">
        <w:r w:rsidR="00761D7E" w:rsidRPr="00EF079D">
          <w:rPr>
            <w:lang w:eastAsia="sv-SE"/>
          </w:rPr>
          <w:t>and the logical channe</w:t>
        </w:r>
      </w:ins>
      <w:ins w:id="245" w:author="Liubing (Leo)" w:date="2020-10-31T10:53:00Z">
        <w:r w:rsidR="00761D7E" w:rsidRPr="00EF079D">
          <w:rPr>
            <w:lang w:eastAsia="sv-SE"/>
          </w:rPr>
          <w:t xml:space="preserve">ls are configured </w:t>
        </w:r>
      </w:ins>
      <w:ins w:id="246" w:author="Liubing (Leo)" w:date="2020-10-31T10:50:00Z">
        <w:r w:rsidR="00761D7E" w:rsidRPr="00EF079D">
          <w:rPr>
            <w:lang w:eastAsia="sv-SE"/>
          </w:rPr>
          <w:t>according to</w:t>
        </w:r>
      </w:ins>
      <w:ins w:id="247" w:author="Liubing (Leo)" w:date="2020-10-31T10:51:00Z">
        <w:r w:rsidR="00761D7E" w:rsidRPr="00EF079D">
          <w:rPr>
            <w:lang w:eastAsia="sv-SE"/>
          </w:rPr>
          <w:t xml:space="preserve"> </w:t>
        </w:r>
      </w:ins>
      <w:ins w:id="248" w:author="Liubing (Leo)" w:date="2021-01-25T20:08:00Z">
        <w:r w:rsidRPr="00EF079D">
          <w:t>7.1.1.3.11</w:t>
        </w:r>
      </w:ins>
      <w:ins w:id="249" w:author="Liubing (Leo)" w:date="2020-10-31T10:51:00Z">
        <w:r w:rsidR="00761D7E" w:rsidRPr="00EF079D">
          <w:t>.3.1</w:t>
        </w:r>
        <w:r w:rsidR="00761D7E" w:rsidRPr="00EF079D">
          <w:rPr>
            <w:lang w:eastAsia="sv-SE"/>
          </w:rPr>
          <w:t>-1</w:t>
        </w:r>
      </w:ins>
      <w:ins w:id="250" w:author="Liubing (Leo)" w:date="2020-10-29T12:17:00Z">
        <w:r w:rsidR="00761D7E" w:rsidRPr="00EF079D">
          <w:rPr>
            <w:lang w:eastAsia="sv-SE"/>
          </w:rPr>
          <w:t>.</w:t>
        </w:r>
      </w:ins>
    </w:p>
    <w:p w:rsidR="00761D7E" w:rsidRPr="00EF079D" w:rsidRDefault="00761D7E" w:rsidP="00C3353F">
      <w:pPr>
        <w:pStyle w:val="TH"/>
        <w:rPr>
          <w:ins w:id="251" w:author="Liubing (Leo)" w:date="2020-10-29T12:17:00Z"/>
        </w:rPr>
      </w:pPr>
      <w:ins w:id="252" w:author="Liubing (Leo)" w:date="2020-10-29T12:17:00Z">
        <w:r w:rsidRPr="00EF079D">
          <w:lastRenderedPageBreak/>
          <w:t xml:space="preserve">Table </w:t>
        </w:r>
      </w:ins>
      <w:ins w:id="253" w:author="Liubing (Leo)" w:date="2021-01-25T20:08:00Z">
        <w:r w:rsidR="00DA7399" w:rsidRPr="00EF079D">
          <w:t>7.1.1.3.11</w:t>
        </w:r>
      </w:ins>
      <w:ins w:id="254" w:author="Liubing (Leo)" w:date="2020-10-29T12:17:00Z">
        <w:r w:rsidRPr="00EF079D">
          <w:t>.3.1</w:t>
        </w:r>
        <w:r w:rsidRPr="00EF079D">
          <w:rPr>
            <w:lang w:eastAsia="sv-SE"/>
          </w:rPr>
          <w:t>-</w:t>
        </w:r>
      </w:ins>
      <w:ins w:id="255" w:author="Liubing (Leo)" w:date="2020-10-31T10:51:00Z">
        <w:r w:rsidRPr="00EF079D">
          <w:rPr>
            <w:lang w:eastAsia="sv-SE"/>
          </w:rPr>
          <w:t>2</w:t>
        </w:r>
      </w:ins>
      <w:ins w:id="256" w:author="Liubing (Leo)" w:date="2020-10-29T12:17:00Z">
        <w:r w:rsidRPr="00EF079D">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761D7E" w:rsidRPr="00EF079D" w:rsidTr="00BB23F2">
        <w:trPr>
          <w:ins w:id="257" w:author="Liubing (Leo)" w:date="2020-10-29T12:17:00Z"/>
        </w:trPr>
        <w:tc>
          <w:tcPr>
            <w:tcW w:w="2693" w:type="dxa"/>
          </w:tcPr>
          <w:p w:rsidR="00761D7E" w:rsidRPr="00EF079D" w:rsidRDefault="00761D7E" w:rsidP="00C3353F">
            <w:pPr>
              <w:pStyle w:val="TAH"/>
              <w:rPr>
                <w:ins w:id="258" w:author="Liubing (Leo)" w:date="2020-10-29T12:17:00Z"/>
              </w:rPr>
            </w:pPr>
            <w:ins w:id="259" w:author="Liubing (Leo)" w:date="2020-10-29T12:17:00Z">
              <w:r w:rsidRPr="00EF079D">
                <w:t>Parameter</w:t>
              </w:r>
            </w:ins>
          </w:p>
        </w:tc>
        <w:tc>
          <w:tcPr>
            <w:tcW w:w="1701" w:type="dxa"/>
          </w:tcPr>
          <w:p w:rsidR="00761D7E" w:rsidRPr="00EF079D" w:rsidRDefault="00761D7E" w:rsidP="00C3353F">
            <w:pPr>
              <w:pStyle w:val="TAH"/>
              <w:rPr>
                <w:ins w:id="260" w:author="Liubing (Leo)" w:date="2020-10-29T12:17:00Z"/>
              </w:rPr>
            </w:pPr>
            <w:ins w:id="261" w:author="Liubing (Leo)" w:date="2020-10-29T12:17:00Z">
              <w:r w:rsidRPr="00EF079D">
                <w:t>DRB1</w:t>
              </w:r>
            </w:ins>
          </w:p>
        </w:tc>
        <w:tc>
          <w:tcPr>
            <w:tcW w:w="1701" w:type="dxa"/>
          </w:tcPr>
          <w:p w:rsidR="00761D7E" w:rsidRPr="00EF079D" w:rsidRDefault="00761D7E" w:rsidP="00C3353F">
            <w:pPr>
              <w:pStyle w:val="TAH"/>
              <w:rPr>
                <w:ins w:id="262" w:author="Liubing (Leo)" w:date="2020-10-29T12:17:00Z"/>
              </w:rPr>
            </w:pPr>
            <w:ins w:id="263" w:author="Liubing (Leo)" w:date="2020-10-29T12:17:00Z">
              <w:r w:rsidRPr="00EF079D">
                <w:t>DRB2</w:t>
              </w:r>
            </w:ins>
          </w:p>
        </w:tc>
      </w:tr>
      <w:tr w:rsidR="00761D7E" w:rsidRPr="00EF079D" w:rsidTr="00BB23F2">
        <w:trPr>
          <w:ins w:id="264" w:author="Liubing (Leo)" w:date="2020-10-29T12:17:00Z"/>
        </w:trPr>
        <w:tc>
          <w:tcPr>
            <w:tcW w:w="2693" w:type="dxa"/>
          </w:tcPr>
          <w:p w:rsidR="00761D7E" w:rsidRPr="00EF079D" w:rsidRDefault="00761D7E" w:rsidP="00C3353F">
            <w:pPr>
              <w:pStyle w:val="TAL"/>
              <w:rPr>
                <w:ins w:id="265" w:author="Liubing (Leo)" w:date="2020-10-29T12:17:00Z"/>
              </w:rPr>
            </w:pPr>
            <w:proofErr w:type="spellStart"/>
            <w:ins w:id="266" w:author="Liubing (Leo)" w:date="2020-10-29T12:17:00Z">
              <w:r w:rsidRPr="00EF079D">
                <w:t>LogicalChannelIdentity</w:t>
              </w:r>
              <w:proofErr w:type="spellEnd"/>
            </w:ins>
          </w:p>
        </w:tc>
        <w:tc>
          <w:tcPr>
            <w:tcW w:w="1701" w:type="dxa"/>
          </w:tcPr>
          <w:p w:rsidR="00761D7E" w:rsidRPr="00EF079D" w:rsidRDefault="00761D7E" w:rsidP="00C3353F">
            <w:pPr>
              <w:pStyle w:val="TAL"/>
              <w:rPr>
                <w:ins w:id="267" w:author="Liubing (Leo)" w:date="2020-10-29T12:17:00Z"/>
              </w:rPr>
            </w:pPr>
            <w:ins w:id="268" w:author="Liubing (Leo)" w:date="2020-10-29T12:17:00Z">
              <w:r w:rsidRPr="00EF079D">
                <w:t>LCH4(DRB-Identity +3)</w:t>
              </w:r>
            </w:ins>
          </w:p>
        </w:tc>
        <w:tc>
          <w:tcPr>
            <w:tcW w:w="1701" w:type="dxa"/>
          </w:tcPr>
          <w:p w:rsidR="00761D7E" w:rsidRPr="00EF079D" w:rsidRDefault="00761D7E" w:rsidP="00C3353F">
            <w:pPr>
              <w:pStyle w:val="TAL"/>
              <w:rPr>
                <w:ins w:id="269" w:author="Liubing (Leo)" w:date="2020-10-29T12:17:00Z"/>
              </w:rPr>
            </w:pPr>
            <w:ins w:id="270" w:author="Liubing (Leo)" w:date="2020-10-29T12:17:00Z">
              <w:r w:rsidRPr="00EF079D">
                <w:t>LCH5(DRB-Identity +3)</w:t>
              </w:r>
            </w:ins>
          </w:p>
        </w:tc>
      </w:tr>
      <w:tr w:rsidR="00761D7E" w:rsidRPr="00EF079D" w:rsidTr="00BB23F2">
        <w:trPr>
          <w:ins w:id="271" w:author="Liubing (Leo)" w:date="2020-10-29T12:17:00Z"/>
        </w:trPr>
        <w:tc>
          <w:tcPr>
            <w:tcW w:w="2693" w:type="dxa"/>
          </w:tcPr>
          <w:p w:rsidR="00761D7E" w:rsidRPr="00EF079D" w:rsidRDefault="00761D7E" w:rsidP="00C3353F">
            <w:pPr>
              <w:pStyle w:val="TAL"/>
              <w:rPr>
                <w:ins w:id="272" w:author="Liubing (Leo)" w:date="2020-10-29T12:17:00Z"/>
              </w:rPr>
            </w:pPr>
            <w:ins w:id="273" w:author="Liubing (Leo)" w:date="2020-10-29T12:17:00Z">
              <w:r w:rsidRPr="00EF079D">
                <w:t>Priority</w:t>
              </w:r>
            </w:ins>
          </w:p>
        </w:tc>
        <w:tc>
          <w:tcPr>
            <w:tcW w:w="1701" w:type="dxa"/>
          </w:tcPr>
          <w:p w:rsidR="00761D7E" w:rsidRPr="00EF079D" w:rsidRDefault="00761D7E" w:rsidP="00C3353F">
            <w:pPr>
              <w:pStyle w:val="TAL"/>
              <w:rPr>
                <w:ins w:id="274" w:author="Liubing (Leo)" w:date="2020-10-29T12:17:00Z"/>
                <w:lang w:eastAsia="zh-CN"/>
              </w:rPr>
            </w:pPr>
            <w:ins w:id="275" w:author="Liubing (Leo)" w:date="2020-10-29T12:17:00Z">
              <w:r w:rsidRPr="00EF079D">
                <w:rPr>
                  <w:rFonts w:hint="eastAsia"/>
                  <w:lang w:eastAsia="zh-CN"/>
                </w:rPr>
                <w:t>6</w:t>
              </w:r>
            </w:ins>
          </w:p>
        </w:tc>
        <w:tc>
          <w:tcPr>
            <w:tcW w:w="1701" w:type="dxa"/>
          </w:tcPr>
          <w:p w:rsidR="00761D7E" w:rsidRPr="00EF079D" w:rsidRDefault="00761D7E" w:rsidP="00C3353F">
            <w:pPr>
              <w:pStyle w:val="TAL"/>
              <w:rPr>
                <w:ins w:id="276" w:author="Liubing (Leo)" w:date="2020-10-29T12:17:00Z"/>
                <w:lang w:eastAsia="zh-CN"/>
              </w:rPr>
            </w:pPr>
            <w:ins w:id="277" w:author="Liubing (Leo)" w:date="2020-10-29T12:17:00Z">
              <w:r w:rsidRPr="00EF079D">
                <w:rPr>
                  <w:rFonts w:hint="eastAsia"/>
                  <w:lang w:eastAsia="zh-CN"/>
                </w:rPr>
                <w:t>7</w:t>
              </w:r>
            </w:ins>
          </w:p>
        </w:tc>
      </w:tr>
      <w:tr w:rsidR="00761D7E" w:rsidRPr="00EF079D" w:rsidTr="00BB23F2">
        <w:trPr>
          <w:ins w:id="278" w:author="Liubing (Leo)" w:date="2020-10-29T12:17:00Z"/>
        </w:trPr>
        <w:tc>
          <w:tcPr>
            <w:tcW w:w="2693" w:type="dxa"/>
          </w:tcPr>
          <w:p w:rsidR="00761D7E" w:rsidRPr="00EF079D" w:rsidRDefault="00761D7E" w:rsidP="00C3353F">
            <w:pPr>
              <w:pStyle w:val="TAL"/>
              <w:rPr>
                <w:ins w:id="279" w:author="Liubing (Leo)" w:date="2020-10-29T12:17:00Z"/>
              </w:rPr>
            </w:pPr>
            <w:proofErr w:type="spellStart"/>
            <w:ins w:id="280" w:author="Liubing (Leo)" w:date="2020-10-29T12:17:00Z">
              <w:r w:rsidRPr="00EF079D">
                <w:t>logicalChannelGroup</w:t>
              </w:r>
              <w:proofErr w:type="spellEnd"/>
            </w:ins>
          </w:p>
        </w:tc>
        <w:tc>
          <w:tcPr>
            <w:tcW w:w="1701" w:type="dxa"/>
          </w:tcPr>
          <w:p w:rsidR="00761D7E" w:rsidRPr="00EF079D" w:rsidRDefault="00761D7E" w:rsidP="00C3353F">
            <w:pPr>
              <w:pStyle w:val="TAL"/>
              <w:rPr>
                <w:ins w:id="281" w:author="Liubing (Leo)" w:date="2020-10-29T12:17:00Z"/>
              </w:rPr>
            </w:pPr>
            <w:ins w:id="282" w:author="Liubing (Leo)" w:date="2020-10-29T12:17:00Z">
              <w:r w:rsidRPr="00EF079D">
                <w:t>2 (LCG ID#</w:t>
              </w:r>
              <w:r w:rsidRPr="00EF079D">
                <w:rPr>
                  <w:lang w:eastAsia="zh-CN"/>
                </w:rPr>
                <w:t>2</w:t>
              </w:r>
              <w:r w:rsidRPr="00EF079D">
                <w:t>)</w:t>
              </w:r>
            </w:ins>
          </w:p>
        </w:tc>
        <w:tc>
          <w:tcPr>
            <w:tcW w:w="1701" w:type="dxa"/>
          </w:tcPr>
          <w:p w:rsidR="00761D7E" w:rsidRPr="00EF079D" w:rsidRDefault="00761D7E" w:rsidP="00C3353F">
            <w:pPr>
              <w:pStyle w:val="TAL"/>
              <w:rPr>
                <w:ins w:id="283" w:author="Liubing (Leo)" w:date="2020-10-29T12:17:00Z"/>
              </w:rPr>
            </w:pPr>
            <w:ins w:id="284" w:author="Liubing (Leo)" w:date="2020-10-29T12:17:00Z">
              <w:r w:rsidRPr="00EF079D">
                <w:t>1 (LCG ID#</w:t>
              </w:r>
              <w:r w:rsidRPr="00EF079D">
                <w:rPr>
                  <w:lang w:eastAsia="zh-CN"/>
                </w:rPr>
                <w:t>1</w:t>
              </w:r>
              <w:r w:rsidRPr="00EF079D">
                <w:t>)</w:t>
              </w:r>
            </w:ins>
          </w:p>
        </w:tc>
      </w:tr>
    </w:tbl>
    <w:p w:rsidR="00761D7E" w:rsidRPr="00EF079D" w:rsidRDefault="00DA7399" w:rsidP="00676CB4">
      <w:pPr>
        <w:pStyle w:val="H6"/>
        <w:rPr>
          <w:ins w:id="285" w:author="Liubing (Leo)" w:date="2020-10-29T12:17:00Z"/>
          <w:snapToGrid w:val="0"/>
          <w:lang w:eastAsia="en-GB"/>
        </w:rPr>
      </w:pPr>
      <w:ins w:id="286" w:author="Liubing (Leo)" w:date="2021-01-25T20:08:00Z">
        <w:r w:rsidRPr="00EF079D">
          <w:rPr>
            <w:lang w:eastAsia="zh-CN"/>
          </w:rPr>
          <w:t>7.1.1.3.11</w:t>
        </w:r>
      </w:ins>
      <w:ins w:id="287" w:author="Liubing (Leo)" w:date="2020-10-29T12:17:00Z">
        <w:r w:rsidR="00761D7E" w:rsidRPr="00EF079D">
          <w:rPr>
            <w:rFonts w:eastAsia="MS Gothic"/>
            <w:lang w:eastAsia="en-GB"/>
          </w:rPr>
          <w:t>.3.2</w:t>
        </w:r>
        <w:r w:rsidR="00761D7E" w:rsidRPr="00EF079D">
          <w:rPr>
            <w:rFonts w:eastAsia="MS Gothic"/>
            <w:lang w:eastAsia="en-GB"/>
          </w:rPr>
          <w:tab/>
        </w:r>
        <w:r w:rsidR="00761D7E" w:rsidRPr="00EF079D">
          <w:rPr>
            <w:snapToGrid w:val="0"/>
            <w:lang w:eastAsia="en-GB"/>
          </w:rPr>
          <w:t>Test procedure sequence</w:t>
        </w:r>
      </w:ins>
    </w:p>
    <w:p w:rsidR="00761D7E" w:rsidRPr="00EF079D" w:rsidRDefault="00761D7E" w:rsidP="00C3353F">
      <w:pPr>
        <w:pStyle w:val="TH"/>
        <w:rPr>
          <w:ins w:id="288" w:author="Liubing (Leo)" w:date="2020-10-29T12:17:00Z"/>
          <w:lang w:eastAsia="en-GB"/>
        </w:rPr>
      </w:pPr>
      <w:ins w:id="289" w:author="Liubing (Leo)" w:date="2020-10-29T12:17:00Z">
        <w:r w:rsidRPr="00EF079D">
          <w:rPr>
            <w:lang w:eastAsia="en-GB"/>
          </w:rPr>
          <w:t xml:space="preserve">Table </w:t>
        </w:r>
      </w:ins>
      <w:ins w:id="290" w:author="Liubing (Leo)" w:date="2021-01-25T20:08:00Z">
        <w:r w:rsidR="00DA7399" w:rsidRPr="00EF079D">
          <w:rPr>
            <w:lang w:eastAsia="en-GB"/>
          </w:rPr>
          <w:t>7.1.1.3.11</w:t>
        </w:r>
      </w:ins>
      <w:ins w:id="291" w:author="Liubing (Leo)" w:date="2020-10-29T12:17:00Z">
        <w:r w:rsidRPr="00EF079D">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EF079D" w:rsidTr="00BB23F2">
        <w:trPr>
          <w:ins w:id="292" w:author="Liubing (Leo)" w:date="2020-10-29T12:17:00Z"/>
        </w:trPr>
        <w:tc>
          <w:tcPr>
            <w:tcW w:w="648" w:type="dxa"/>
            <w:tcBorders>
              <w:bottom w:val="nil"/>
            </w:tcBorders>
          </w:tcPr>
          <w:p w:rsidR="00761D7E" w:rsidRPr="00EF079D" w:rsidRDefault="00761D7E" w:rsidP="00C3353F">
            <w:pPr>
              <w:pStyle w:val="TAH"/>
              <w:rPr>
                <w:ins w:id="293" w:author="Liubing (Leo)" w:date="2020-10-29T12:17:00Z"/>
              </w:rPr>
            </w:pPr>
            <w:ins w:id="294" w:author="Liubing (Leo)" w:date="2020-10-29T12:17:00Z">
              <w:r w:rsidRPr="00EF079D">
                <w:t>St</w:t>
              </w:r>
            </w:ins>
          </w:p>
        </w:tc>
        <w:tc>
          <w:tcPr>
            <w:tcW w:w="3969" w:type="dxa"/>
            <w:tcBorders>
              <w:bottom w:val="nil"/>
            </w:tcBorders>
          </w:tcPr>
          <w:p w:rsidR="00761D7E" w:rsidRPr="00EF079D" w:rsidRDefault="00761D7E" w:rsidP="00C3353F">
            <w:pPr>
              <w:pStyle w:val="TAH"/>
              <w:rPr>
                <w:ins w:id="295" w:author="Liubing (Leo)" w:date="2020-10-29T12:17:00Z"/>
              </w:rPr>
            </w:pPr>
            <w:ins w:id="296" w:author="Liubing (Leo)" w:date="2020-10-29T12:17:00Z">
              <w:r w:rsidRPr="00EF079D">
                <w:t>Procedure</w:t>
              </w:r>
            </w:ins>
          </w:p>
        </w:tc>
        <w:tc>
          <w:tcPr>
            <w:tcW w:w="3686" w:type="dxa"/>
            <w:gridSpan w:val="2"/>
          </w:tcPr>
          <w:p w:rsidR="00761D7E" w:rsidRPr="00EF079D" w:rsidRDefault="00761D7E" w:rsidP="00C3353F">
            <w:pPr>
              <w:pStyle w:val="TAH"/>
              <w:rPr>
                <w:ins w:id="297" w:author="Liubing (Leo)" w:date="2020-10-29T12:17:00Z"/>
              </w:rPr>
            </w:pPr>
            <w:ins w:id="298" w:author="Liubing (Leo)" w:date="2020-10-29T12:17:00Z">
              <w:r w:rsidRPr="00EF079D">
                <w:t>Message Sequence</w:t>
              </w:r>
            </w:ins>
          </w:p>
        </w:tc>
        <w:tc>
          <w:tcPr>
            <w:tcW w:w="567" w:type="dxa"/>
            <w:tcBorders>
              <w:bottom w:val="nil"/>
            </w:tcBorders>
          </w:tcPr>
          <w:p w:rsidR="00761D7E" w:rsidRPr="00EF079D" w:rsidRDefault="00761D7E" w:rsidP="00C3353F">
            <w:pPr>
              <w:pStyle w:val="TAH"/>
              <w:rPr>
                <w:ins w:id="299" w:author="Liubing (Leo)" w:date="2020-10-29T12:17:00Z"/>
              </w:rPr>
            </w:pPr>
            <w:ins w:id="300" w:author="Liubing (Leo)" w:date="2020-10-29T12:17:00Z">
              <w:r w:rsidRPr="00EF079D">
                <w:t>TP</w:t>
              </w:r>
            </w:ins>
          </w:p>
        </w:tc>
        <w:tc>
          <w:tcPr>
            <w:tcW w:w="892" w:type="dxa"/>
            <w:tcBorders>
              <w:bottom w:val="nil"/>
            </w:tcBorders>
          </w:tcPr>
          <w:p w:rsidR="00761D7E" w:rsidRPr="00EF079D" w:rsidRDefault="00761D7E" w:rsidP="00C3353F">
            <w:pPr>
              <w:pStyle w:val="TAH"/>
              <w:rPr>
                <w:ins w:id="301" w:author="Liubing (Leo)" w:date="2020-10-29T12:17:00Z"/>
              </w:rPr>
            </w:pPr>
            <w:ins w:id="302" w:author="Liubing (Leo)" w:date="2020-10-29T12:17:00Z">
              <w:r w:rsidRPr="00EF079D">
                <w:t>Verdict</w:t>
              </w:r>
            </w:ins>
          </w:p>
        </w:tc>
      </w:tr>
      <w:tr w:rsidR="00761D7E" w:rsidRPr="00EF079D" w:rsidTr="00BB23F2">
        <w:trPr>
          <w:ins w:id="303" w:author="Liubing (Leo)" w:date="2020-10-29T12:17:00Z"/>
        </w:trPr>
        <w:tc>
          <w:tcPr>
            <w:tcW w:w="648" w:type="dxa"/>
            <w:tcBorders>
              <w:top w:val="nil"/>
            </w:tcBorders>
          </w:tcPr>
          <w:p w:rsidR="00761D7E" w:rsidRPr="00EF079D" w:rsidRDefault="00761D7E" w:rsidP="00C3353F">
            <w:pPr>
              <w:pStyle w:val="TAH"/>
              <w:rPr>
                <w:ins w:id="304" w:author="Liubing (Leo)" w:date="2020-10-29T12:17:00Z"/>
              </w:rPr>
            </w:pPr>
          </w:p>
        </w:tc>
        <w:tc>
          <w:tcPr>
            <w:tcW w:w="3969" w:type="dxa"/>
            <w:tcBorders>
              <w:top w:val="nil"/>
            </w:tcBorders>
          </w:tcPr>
          <w:p w:rsidR="00761D7E" w:rsidRPr="00EF079D" w:rsidRDefault="00761D7E" w:rsidP="00C3353F">
            <w:pPr>
              <w:pStyle w:val="TAH"/>
              <w:rPr>
                <w:ins w:id="305" w:author="Liubing (Leo)" w:date="2020-10-29T12:17:00Z"/>
              </w:rPr>
            </w:pPr>
          </w:p>
        </w:tc>
        <w:tc>
          <w:tcPr>
            <w:tcW w:w="709" w:type="dxa"/>
          </w:tcPr>
          <w:p w:rsidR="00761D7E" w:rsidRPr="00EF079D" w:rsidRDefault="00761D7E" w:rsidP="00C3353F">
            <w:pPr>
              <w:pStyle w:val="TAH"/>
              <w:rPr>
                <w:ins w:id="306" w:author="Liubing (Leo)" w:date="2020-10-29T12:17:00Z"/>
              </w:rPr>
            </w:pPr>
            <w:ins w:id="307" w:author="Liubing (Leo)" w:date="2020-10-29T12:17:00Z">
              <w:r w:rsidRPr="00EF079D">
                <w:t>U - S</w:t>
              </w:r>
            </w:ins>
          </w:p>
        </w:tc>
        <w:tc>
          <w:tcPr>
            <w:tcW w:w="2977" w:type="dxa"/>
          </w:tcPr>
          <w:p w:rsidR="00761D7E" w:rsidRPr="00EF079D" w:rsidRDefault="00761D7E" w:rsidP="00C3353F">
            <w:pPr>
              <w:pStyle w:val="TAH"/>
              <w:rPr>
                <w:ins w:id="308" w:author="Liubing (Leo)" w:date="2020-10-29T12:17:00Z"/>
              </w:rPr>
            </w:pPr>
            <w:ins w:id="309" w:author="Liubing (Leo)" w:date="2020-10-29T12:17:00Z">
              <w:r w:rsidRPr="00EF079D">
                <w:t>Message</w:t>
              </w:r>
            </w:ins>
          </w:p>
        </w:tc>
        <w:tc>
          <w:tcPr>
            <w:tcW w:w="567" w:type="dxa"/>
            <w:tcBorders>
              <w:top w:val="nil"/>
            </w:tcBorders>
          </w:tcPr>
          <w:p w:rsidR="00761D7E" w:rsidRPr="00EF079D" w:rsidRDefault="00761D7E" w:rsidP="00C3353F">
            <w:pPr>
              <w:pStyle w:val="TAH"/>
              <w:rPr>
                <w:ins w:id="310" w:author="Liubing (Leo)" w:date="2020-10-29T12:17:00Z"/>
              </w:rPr>
            </w:pPr>
          </w:p>
        </w:tc>
        <w:tc>
          <w:tcPr>
            <w:tcW w:w="892" w:type="dxa"/>
            <w:tcBorders>
              <w:top w:val="nil"/>
            </w:tcBorders>
          </w:tcPr>
          <w:p w:rsidR="00761D7E" w:rsidRPr="00EF079D" w:rsidRDefault="00761D7E" w:rsidP="00C3353F">
            <w:pPr>
              <w:pStyle w:val="TAH"/>
              <w:rPr>
                <w:ins w:id="311" w:author="Liubing (Leo)" w:date="2020-10-29T12:17:00Z"/>
              </w:rPr>
            </w:pPr>
          </w:p>
        </w:tc>
      </w:tr>
      <w:tr w:rsidR="00761D7E" w:rsidRPr="00EF079D" w:rsidTr="00BB23F2">
        <w:trPr>
          <w:ins w:id="312" w:author="Liubing (Leo)" w:date="2020-10-31T14:24:00Z"/>
        </w:trPr>
        <w:tc>
          <w:tcPr>
            <w:tcW w:w="648" w:type="dxa"/>
            <w:tcBorders>
              <w:top w:val="nil"/>
            </w:tcBorders>
          </w:tcPr>
          <w:p w:rsidR="00761D7E" w:rsidRPr="00EF079D" w:rsidRDefault="00477DF0" w:rsidP="00C3353F">
            <w:pPr>
              <w:pStyle w:val="TAC"/>
              <w:rPr>
                <w:ins w:id="313" w:author="Liubing (Leo)" w:date="2020-10-31T14:24:00Z"/>
                <w:lang w:eastAsia="zh-CN"/>
              </w:rPr>
            </w:pPr>
            <w:ins w:id="314" w:author="Thiruvathirai Ramakrishnan 1UK5" w:date="2021-02-24T14:07:00Z">
              <w:r w:rsidRPr="00EF079D">
                <w:rPr>
                  <w:lang w:eastAsia="zh-CN"/>
                </w:rPr>
                <w:t>1</w:t>
              </w:r>
            </w:ins>
          </w:p>
        </w:tc>
        <w:tc>
          <w:tcPr>
            <w:tcW w:w="3969" w:type="dxa"/>
            <w:tcBorders>
              <w:top w:val="nil"/>
            </w:tcBorders>
          </w:tcPr>
          <w:p w:rsidR="00761D7E" w:rsidRPr="00EF079D" w:rsidRDefault="00761D7E" w:rsidP="00C3353F">
            <w:pPr>
              <w:pStyle w:val="TAL"/>
              <w:rPr>
                <w:ins w:id="315" w:author="Liubing (Leo)" w:date="2020-10-31T14:24:00Z"/>
                <w:lang w:eastAsia="zh-CN"/>
              </w:rPr>
            </w:pPr>
            <w:ins w:id="316" w:author="Liubing (Leo)" w:date="2020-10-31T14:24:00Z">
              <w:r w:rsidRPr="00EF079D">
                <w:rPr>
                  <w:lang w:eastAsia="zh-CN"/>
                </w:rPr>
                <w:t>S</w:t>
              </w:r>
            </w:ins>
            <w:ins w:id="317" w:author="Liubing (Leo)" w:date="2020-10-31T14:34:00Z">
              <w:r w:rsidRPr="00EF079D">
                <w:rPr>
                  <w:lang w:eastAsia="zh-CN"/>
                </w:rPr>
                <w:t xml:space="preserve">S transmits NR </w:t>
              </w:r>
              <w:proofErr w:type="spellStart"/>
              <w:r w:rsidRPr="00EF079D">
                <w:rPr>
                  <w:lang w:eastAsia="zh-CN"/>
                </w:rPr>
                <w:t>RRCReconfiguration</w:t>
              </w:r>
              <w:proofErr w:type="spellEnd"/>
              <w:r w:rsidRPr="00EF079D">
                <w:rPr>
                  <w:lang w:eastAsia="zh-CN"/>
                </w:rPr>
                <w:t xml:space="preserve"> message to configure </w:t>
              </w:r>
            </w:ins>
            <w:ins w:id="318" w:author="Liubing (Leo)" w:date="2020-10-31T14:25:00Z">
              <w:r w:rsidRPr="00EF079D">
                <w:rPr>
                  <w:lang w:eastAsia="zh-CN"/>
                </w:rPr>
                <w:t>type 2</w:t>
              </w:r>
            </w:ins>
            <w:ins w:id="319" w:author="Liubing (Leo)" w:date="2020-10-31T14:38:00Z">
              <w:r w:rsidRPr="00EF079D">
                <w:rPr>
                  <w:lang w:eastAsia="zh-CN"/>
                </w:rPr>
                <w:t xml:space="preserve"> </w:t>
              </w:r>
            </w:ins>
            <w:ins w:id="320" w:author="Liubing (Leo)" w:date="2020-10-31T15:28:00Z">
              <w:r w:rsidRPr="00EF079D">
                <w:rPr>
                  <w:lang w:eastAsia="zh-CN"/>
                </w:rPr>
                <w:t xml:space="preserve">configured </w:t>
              </w:r>
            </w:ins>
            <w:ins w:id="321" w:author="Liubing (Leo)" w:date="2020-10-31T14:38:00Z">
              <w:r w:rsidRPr="00EF079D">
                <w:rPr>
                  <w:lang w:eastAsia="zh-CN"/>
                </w:rPr>
                <w:t>uplink grant</w:t>
              </w:r>
            </w:ins>
            <w:ins w:id="322" w:author="Liubing (Leo)" w:date="2021-02-25T10:19:00Z">
              <w:r w:rsidR="00273E88">
                <w:rPr>
                  <w:lang w:eastAsia="zh-CN"/>
                </w:rPr>
                <w:t>.</w:t>
              </w:r>
            </w:ins>
            <w:ins w:id="323" w:author="Liubing (Leo)" w:date="2020-10-31T14:38:00Z">
              <w:r w:rsidRPr="00EF079D">
                <w:rPr>
                  <w:lang w:eastAsia="zh-CN"/>
                </w:rPr>
                <w:t xml:space="preserve"> (Note 1)</w:t>
              </w:r>
            </w:ins>
          </w:p>
        </w:tc>
        <w:tc>
          <w:tcPr>
            <w:tcW w:w="709" w:type="dxa"/>
          </w:tcPr>
          <w:p w:rsidR="00761D7E" w:rsidRPr="00EF079D" w:rsidRDefault="00761D7E" w:rsidP="00C3353F">
            <w:pPr>
              <w:pStyle w:val="TAC"/>
              <w:rPr>
                <w:ins w:id="324" w:author="Liubing (Leo)" w:date="2020-10-31T14:24:00Z"/>
              </w:rPr>
            </w:pPr>
            <w:ins w:id="325" w:author="Liubing (Leo)" w:date="2020-10-31T14:24:00Z">
              <w:r w:rsidRPr="00EF079D">
                <w:t>&lt;</w:t>
              </w:r>
            </w:ins>
            <w:ins w:id="326" w:author="Liubing (Leo)" w:date="2020-10-31T14:25:00Z">
              <w:r w:rsidRPr="00EF079D">
                <w:t>--</w:t>
              </w:r>
            </w:ins>
          </w:p>
        </w:tc>
        <w:tc>
          <w:tcPr>
            <w:tcW w:w="2977" w:type="dxa"/>
          </w:tcPr>
          <w:p w:rsidR="00761D7E" w:rsidRPr="00EF079D" w:rsidRDefault="00761D7E" w:rsidP="00C3353F">
            <w:pPr>
              <w:pStyle w:val="TAL"/>
              <w:rPr>
                <w:ins w:id="327" w:author="Liubing (Leo)" w:date="2020-10-31T14:24:00Z"/>
                <w:b/>
              </w:rPr>
            </w:pPr>
            <w:proofErr w:type="spellStart"/>
            <w:ins w:id="328" w:author="Liubing (Leo)" w:date="2020-10-31T14:24:00Z">
              <w:r w:rsidRPr="00EF079D">
                <w:t>R</w:t>
              </w:r>
            </w:ins>
            <w:ins w:id="329" w:author="Liubing (Leo)" w:date="2020-10-31T14:36:00Z">
              <w:r w:rsidRPr="00EF079D">
                <w:t>RCConnectionReconfiguration</w:t>
              </w:r>
            </w:ins>
            <w:proofErr w:type="spellEnd"/>
          </w:p>
        </w:tc>
        <w:tc>
          <w:tcPr>
            <w:tcW w:w="567" w:type="dxa"/>
            <w:tcBorders>
              <w:top w:val="nil"/>
            </w:tcBorders>
          </w:tcPr>
          <w:p w:rsidR="00761D7E" w:rsidRPr="00EF079D" w:rsidRDefault="00761D7E" w:rsidP="00C3353F">
            <w:pPr>
              <w:pStyle w:val="TAC"/>
            </w:pPr>
            <w:r w:rsidRPr="00EF079D">
              <w:t>-</w:t>
            </w:r>
          </w:p>
        </w:tc>
        <w:tc>
          <w:tcPr>
            <w:tcW w:w="892" w:type="dxa"/>
            <w:tcBorders>
              <w:top w:val="nil"/>
            </w:tcBorders>
          </w:tcPr>
          <w:p w:rsidR="00761D7E" w:rsidRPr="00EF079D" w:rsidRDefault="00761D7E" w:rsidP="00C3353F">
            <w:pPr>
              <w:pStyle w:val="TAC"/>
            </w:pPr>
            <w:r w:rsidRPr="00EF079D">
              <w:t>-</w:t>
            </w:r>
          </w:p>
        </w:tc>
      </w:tr>
      <w:tr w:rsidR="00761D7E" w:rsidRPr="00EF079D" w:rsidTr="00BB23F2">
        <w:trPr>
          <w:ins w:id="330" w:author="Liubing (Leo)" w:date="2020-10-31T14:36:00Z"/>
        </w:trPr>
        <w:tc>
          <w:tcPr>
            <w:tcW w:w="648" w:type="dxa"/>
            <w:tcBorders>
              <w:top w:val="nil"/>
            </w:tcBorders>
          </w:tcPr>
          <w:p w:rsidR="00761D7E" w:rsidRPr="00EF079D" w:rsidRDefault="00477DF0" w:rsidP="00C3353F">
            <w:pPr>
              <w:pStyle w:val="TAC"/>
              <w:rPr>
                <w:ins w:id="331" w:author="Liubing (Leo)" w:date="2020-10-31T14:36:00Z"/>
                <w:lang w:eastAsia="zh-CN"/>
              </w:rPr>
            </w:pPr>
            <w:ins w:id="332" w:author="Thiruvathirai Ramakrishnan 1UK5" w:date="2021-02-24T14:07:00Z">
              <w:r w:rsidRPr="00EF079D">
                <w:rPr>
                  <w:lang w:eastAsia="zh-CN"/>
                </w:rPr>
                <w:t>2</w:t>
              </w:r>
            </w:ins>
          </w:p>
        </w:tc>
        <w:tc>
          <w:tcPr>
            <w:tcW w:w="3969" w:type="dxa"/>
            <w:tcBorders>
              <w:top w:val="nil"/>
            </w:tcBorders>
          </w:tcPr>
          <w:p w:rsidR="00761D7E" w:rsidRPr="00EF079D" w:rsidRDefault="00761D7E" w:rsidP="00C3353F">
            <w:pPr>
              <w:pStyle w:val="TAL"/>
              <w:rPr>
                <w:ins w:id="333" w:author="Liubing (Leo)" w:date="2020-10-31T14:36:00Z"/>
                <w:lang w:eastAsia="zh-CN"/>
              </w:rPr>
            </w:pPr>
            <w:ins w:id="334" w:author="Liubing (Leo)" w:date="2020-10-31T14:36:00Z">
              <w:r w:rsidRPr="00EF079D">
                <w:rPr>
                  <w:lang w:eastAsia="zh-CN"/>
                </w:rPr>
                <w:t>T</w:t>
              </w:r>
            </w:ins>
            <w:ins w:id="335" w:author="Liubing (Leo)" w:date="2020-10-31T14:38:00Z">
              <w:r w:rsidRPr="00EF079D">
                <w:rPr>
                  <w:lang w:eastAsia="zh-CN"/>
                </w:rPr>
                <w:t xml:space="preserve">he UE transmits NR </w:t>
              </w:r>
              <w:proofErr w:type="spellStart"/>
              <w:r w:rsidRPr="00EF079D">
                <w:rPr>
                  <w:lang w:eastAsia="zh-CN"/>
                </w:rPr>
                <w:t>RRCReconfigurationComplete</w:t>
              </w:r>
              <w:proofErr w:type="spellEnd"/>
              <w:r w:rsidRPr="00EF079D">
                <w:rPr>
                  <w:lang w:eastAsia="zh-CN"/>
                </w:rPr>
                <w:t>.(Note</w:t>
              </w:r>
            </w:ins>
            <w:ins w:id="336" w:author="Liubing (Leo)" w:date="2020-10-31T14:39:00Z">
              <w:r w:rsidRPr="00EF079D">
                <w:rPr>
                  <w:lang w:eastAsia="zh-CN"/>
                </w:rPr>
                <w:t xml:space="preserve"> 2</w:t>
              </w:r>
            </w:ins>
            <w:ins w:id="337" w:author="Liubing (Leo)" w:date="2020-10-31T14:38:00Z">
              <w:r w:rsidRPr="00EF079D">
                <w:rPr>
                  <w:lang w:eastAsia="zh-CN"/>
                </w:rPr>
                <w:t>)</w:t>
              </w:r>
            </w:ins>
          </w:p>
        </w:tc>
        <w:tc>
          <w:tcPr>
            <w:tcW w:w="709" w:type="dxa"/>
          </w:tcPr>
          <w:p w:rsidR="00761D7E" w:rsidRPr="00EF079D" w:rsidRDefault="00761D7E" w:rsidP="00C3353F">
            <w:pPr>
              <w:pStyle w:val="TAC"/>
              <w:rPr>
                <w:ins w:id="338" w:author="Liubing (Leo)" w:date="2020-10-31T14:36:00Z"/>
              </w:rPr>
            </w:pPr>
            <w:ins w:id="339" w:author="Liubing (Leo)" w:date="2020-10-31T14:36:00Z">
              <w:r w:rsidRPr="00EF079D">
                <w:t>--&gt;</w:t>
              </w:r>
            </w:ins>
          </w:p>
        </w:tc>
        <w:tc>
          <w:tcPr>
            <w:tcW w:w="2977" w:type="dxa"/>
          </w:tcPr>
          <w:p w:rsidR="00761D7E" w:rsidRPr="00EF079D" w:rsidRDefault="00761D7E" w:rsidP="00C3353F">
            <w:pPr>
              <w:pStyle w:val="TAL"/>
              <w:rPr>
                <w:ins w:id="340" w:author="Liubing (Leo)" w:date="2020-10-31T14:36:00Z"/>
                <w:b/>
              </w:rPr>
            </w:pPr>
            <w:proofErr w:type="spellStart"/>
            <w:ins w:id="341" w:author="Liubing (Leo)" w:date="2020-10-31T14:36:00Z">
              <w:r w:rsidRPr="00EF079D">
                <w:t>RRCConnectionReconfigurationComplete</w:t>
              </w:r>
              <w:proofErr w:type="spellEnd"/>
            </w:ins>
          </w:p>
        </w:tc>
        <w:tc>
          <w:tcPr>
            <w:tcW w:w="567" w:type="dxa"/>
            <w:tcBorders>
              <w:top w:val="nil"/>
            </w:tcBorders>
          </w:tcPr>
          <w:p w:rsidR="00761D7E" w:rsidRPr="00EF079D" w:rsidRDefault="00761D7E" w:rsidP="00C3353F">
            <w:pPr>
              <w:pStyle w:val="TAC"/>
            </w:pPr>
            <w:r w:rsidRPr="00EF079D">
              <w:t>-</w:t>
            </w:r>
          </w:p>
        </w:tc>
        <w:tc>
          <w:tcPr>
            <w:tcW w:w="892" w:type="dxa"/>
            <w:tcBorders>
              <w:top w:val="nil"/>
            </w:tcBorders>
          </w:tcPr>
          <w:p w:rsidR="00761D7E" w:rsidRPr="00EF079D" w:rsidRDefault="00761D7E" w:rsidP="00C3353F">
            <w:pPr>
              <w:pStyle w:val="TAC"/>
            </w:pPr>
            <w:r w:rsidRPr="00EF079D">
              <w:t>-</w:t>
            </w:r>
          </w:p>
        </w:tc>
      </w:tr>
      <w:tr w:rsidR="001178B2" w:rsidRPr="00EF079D" w:rsidTr="00BB23F2">
        <w:trPr>
          <w:ins w:id="342" w:author="Liubing (Leo)" w:date="2021-02-24T21:29:00Z"/>
        </w:trPr>
        <w:tc>
          <w:tcPr>
            <w:tcW w:w="648" w:type="dxa"/>
            <w:tcBorders>
              <w:top w:val="nil"/>
            </w:tcBorders>
          </w:tcPr>
          <w:p w:rsidR="001178B2" w:rsidRPr="00EF079D" w:rsidRDefault="00477DF0" w:rsidP="00C3353F">
            <w:pPr>
              <w:pStyle w:val="TAC"/>
              <w:rPr>
                <w:ins w:id="343" w:author="Liubing (Leo)" w:date="2021-02-24T21:29:00Z"/>
                <w:lang w:eastAsia="zh-CN"/>
              </w:rPr>
            </w:pPr>
            <w:ins w:id="344" w:author="Thiruvathirai Ramakrishnan 1UK5" w:date="2021-02-24T14:07:00Z">
              <w:r w:rsidRPr="00EF079D">
                <w:rPr>
                  <w:lang w:eastAsia="zh-CN"/>
                </w:rPr>
                <w:t>3</w:t>
              </w:r>
            </w:ins>
          </w:p>
        </w:tc>
        <w:tc>
          <w:tcPr>
            <w:tcW w:w="3969" w:type="dxa"/>
            <w:tcBorders>
              <w:top w:val="nil"/>
            </w:tcBorders>
          </w:tcPr>
          <w:p w:rsidR="001178B2" w:rsidRPr="00EF079D" w:rsidRDefault="00477DF0" w:rsidP="00C3353F">
            <w:pPr>
              <w:pStyle w:val="TAL"/>
              <w:rPr>
                <w:ins w:id="345" w:author="Liubing (Leo)" w:date="2021-02-24T21:29:00Z"/>
                <w:lang w:eastAsia="zh-CN"/>
              </w:rPr>
            </w:pPr>
            <w:ins w:id="346" w:author="Thiruvathirai Ramakrishnan 1UK5" w:date="2021-02-24T14:06:00Z">
              <w:r w:rsidRPr="00EF079D">
                <w:rPr>
                  <w:lang w:eastAsia="zh-CN"/>
                </w:rPr>
                <w:t>The SS ignores scheduling requests and does not allocate any uplink grant.</w:t>
              </w:r>
            </w:ins>
          </w:p>
        </w:tc>
        <w:tc>
          <w:tcPr>
            <w:tcW w:w="709" w:type="dxa"/>
          </w:tcPr>
          <w:p w:rsidR="001178B2" w:rsidRPr="00EF079D" w:rsidRDefault="001178B2" w:rsidP="00C3353F">
            <w:pPr>
              <w:pStyle w:val="TAC"/>
              <w:rPr>
                <w:ins w:id="347" w:author="Liubing (Leo)" w:date="2021-02-24T21:29:00Z"/>
              </w:rPr>
            </w:pPr>
            <w:ins w:id="348" w:author="Liubing (Leo)" w:date="2021-02-24T21:30:00Z">
              <w:r w:rsidRPr="00EF079D">
                <w:t>-</w:t>
              </w:r>
            </w:ins>
          </w:p>
        </w:tc>
        <w:tc>
          <w:tcPr>
            <w:tcW w:w="2977" w:type="dxa"/>
          </w:tcPr>
          <w:p w:rsidR="001178B2" w:rsidRPr="00EF079D" w:rsidRDefault="001178B2" w:rsidP="00C3353F">
            <w:pPr>
              <w:pStyle w:val="TAL"/>
              <w:rPr>
                <w:ins w:id="349" w:author="Liubing (Leo)" w:date="2021-02-24T21:29:00Z"/>
                <w:lang w:eastAsia="zh-CN"/>
              </w:rPr>
            </w:pPr>
            <w:ins w:id="350" w:author="Liubing (Leo)" w:date="2021-02-24T21:30:00Z">
              <w:r w:rsidRPr="00EF079D">
                <w:rPr>
                  <w:rFonts w:hint="eastAsia"/>
                  <w:lang w:eastAsia="zh-CN"/>
                </w:rPr>
                <w:t>-</w:t>
              </w:r>
            </w:ins>
          </w:p>
        </w:tc>
        <w:tc>
          <w:tcPr>
            <w:tcW w:w="567" w:type="dxa"/>
            <w:tcBorders>
              <w:top w:val="nil"/>
            </w:tcBorders>
          </w:tcPr>
          <w:p w:rsidR="001178B2" w:rsidRPr="00EF079D" w:rsidRDefault="001178B2" w:rsidP="00C3353F">
            <w:pPr>
              <w:pStyle w:val="TAC"/>
              <w:rPr>
                <w:ins w:id="351" w:author="Liubing (Leo)" w:date="2021-02-24T21:29:00Z"/>
                <w:lang w:eastAsia="zh-CN"/>
              </w:rPr>
            </w:pPr>
            <w:ins w:id="352" w:author="Liubing (Leo)" w:date="2021-02-24T21:30:00Z">
              <w:r w:rsidRPr="00EF079D">
                <w:rPr>
                  <w:rFonts w:hint="eastAsia"/>
                  <w:lang w:eastAsia="zh-CN"/>
                </w:rPr>
                <w:t>-</w:t>
              </w:r>
            </w:ins>
          </w:p>
        </w:tc>
        <w:tc>
          <w:tcPr>
            <w:tcW w:w="892" w:type="dxa"/>
            <w:tcBorders>
              <w:top w:val="nil"/>
            </w:tcBorders>
          </w:tcPr>
          <w:p w:rsidR="001178B2" w:rsidRPr="00EF079D" w:rsidRDefault="001178B2" w:rsidP="00C3353F">
            <w:pPr>
              <w:pStyle w:val="TAC"/>
              <w:rPr>
                <w:ins w:id="353" w:author="Liubing (Leo)" w:date="2021-02-24T21:29:00Z"/>
                <w:lang w:eastAsia="zh-CN"/>
              </w:rPr>
            </w:pPr>
            <w:ins w:id="354" w:author="Liubing (Leo)" w:date="2021-02-24T21:30:00Z">
              <w:r w:rsidRPr="00EF079D">
                <w:rPr>
                  <w:rFonts w:hint="eastAsia"/>
                  <w:lang w:eastAsia="zh-CN"/>
                </w:rPr>
                <w:t>-</w:t>
              </w:r>
            </w:ins>
          </w:p>
        </w:tc>
      </w:tr>
      <w:tr w:rsidR="00761D7E" w:rsidRPr="00EF079D" w:rsidTr="00BB23F2">
        <w:trPr>
          <w:ins w:id="355" w:author="Liubing (Leo)" w:date="2020-10-29T12:17:00Z"/>
        </w:trPr>
        <w:tc>
          <w:tcPr>
            <w:tcW w:w="648" w:type="dxa"/>
            <w:tcBorders>
              <w:top w:val="nil"/>
            </w:tcBorders>
          </w:tcPr>
          <w:p w:rsidR="00761D7E" w:rsidRPr="00EF079D" w:rsidRDefault="00477DF0" w:rsidP="00C3353F">
            <w:pPr>
              <w:pStyle w:val="TAC"/>
              <w:rPr>
                <w:ins w:id="356" w:author="Liubing (Leo)" w:date="2020-10-29T12:17:00Z"/>
                <w:lang w:eastAsia="zh-CN"/>
              </w:rPr>
            </w:pPr>
            <w:ins w:id="357" w:author="Thiruvathirai Ramakrishnan 1UK5" w:date="2021-02-24T14:07:00Z">
              <w:r w:rsidRPr="00EF079D">
                <w:rPr>
                  <w:lang w:eastAsia="zh-CN"/>
                </w:rPr>
                <w:t>4</w:t>
              </w:r>
            </w:ins>
          </w:p>
        </w:tc>
        <w:tc>
          <w:tcPr>
            <w:tcW w:w="3969" w:type="dxa"/>
            <w:tcBorders>
              <w:top w:val="nil"/>
            </w:tcBorders>
          </w:tcPr>
          <w:p w:rsidR="00761D7E" w:rsidRPr="00EF079D" w:rsidRDefault="00761D7E" w:rsidP="00C3353F">
            <w:pPr>
              <w:pStyle w:val="TAL"/>
              <w:rPr>
                <w:ins w:id="358" w:author="Liubing (Leo)" w:date="2020-10-29T12:17:00Z"/>
              </w:rPr>
            </w:pPr>
            <w:ins w:id="359" w:author="Liubing (Leo)" w:date="2020-10-29T12:17:00Z">
              <w:r w:rsidRPr="00EF079D">
                <w:t>SS transmits a MAC PDU including a RLC SDU-1</w:t>
              </w:r>
            </w:ins>
            <w:ins w:id="360" w:author="Liubing (Leo)" w:date="2020-10-31T11:46:00Z">
              <w:r w:rsidRPr="00EF079D">
                <w:t xml:space="preserve"> </w:t>
              </w:r>
            </w:ins>
            <w:ins w:id="361" w:author="Liubing (Leo)" w:date="2020-10-29T12:17:00Z">
              <w:r w:rsidRPr="00EF079D">
                <w:t xml:space="preserve">on LCH </w:t>
              </w:r>
            </w:ins>
            <w:ins w:id="362" w:author="Liubing (Leo)" w:date="2021-02-25T10:12:00Z">
              <w:r w:rsidR="00C17078">
                <w:t>4.</w:t>
              </w:r>
            </w:ins>
          </w:p>
        </w:tc>
        <w:tc>
          <w:tcPr>
            <w:tcW w:w="709" w:type="dxa"/>
          </w:tcPr>
          <w:p w:rsidR="00761D7E" w:rsidRPr="00EF079D" w:rsidRDefault="00761D7E" w:rsidP="00C3353F">
            <w:pPr>
              <w:pStyle w:val="TAC"/>
              <w:rPr>
                <w:ins w:id="363" w:author="Liubing (Leo)" w:date="2020-10-29T12:17:00Z"/>
              </w:rPr>
            </w:pPr>
            <w:ins w:id="364" w:author="Liubing (Leo)" w:date="2020-10-29T12:17:00Z">
              <w:r w:rsidRPr="00EF079D">
                <w:t>&lt;--</w:t>
              </w:r>
            </w:ins>
          </w:p>
        </w:tc>
        <w:tc>
          <w:tcPr>
            <w:tcW w:w="2977" w:type="dxa"/>
          </w:tcPr>
          <w:p w:rsidR="00761D7E" w:rsidRPr="00EF079D" w:rsidRDefault="00761D7E" w:rsidP="00C3353F">
            <w:pPr>
              <w:pStyle w:val="TAL"/>
              <w:rPr>
                <w:ins w:id="365" w:author="Liubing (Leo)" w:date="2020-10-29T12:17:00Z"/>
              </w:rPr>
            </w:pPr>
            <w:ins w:id="366" w:author="Liubing (Leo)" w:date="2020-10-29T12:17:00Z">
              <w:r w:rsidRPr="00EF079D">
                <w:t>MAC PDU</w:t>
              </w:r>
            </w:ins>
            <w:ins w:id="367" w:author="Liubing (Leo)" w:date="2020-10-31T11:42:00Z">
              <w:r w:rsidRPr="00EF079D">
                <w:t xml:space="preserve"> (</w:t>
              </w:r>
            </w:ins>
            <w:ins w:id="368" w:author="Liubing (Leo)" w:date="2020-10-31T11:43:00Z">
              <w:r w:rsidRPr="00EF079D">
                <w:t>1 RLC SDU of 40 bytes on DRB</w:t>
              </w:r>
            </w:ins>
            <w:ins w:id="369" w:author="Liubing (Leo)" w:date="2020-10-31T11:42:00Z">
              <w:r w:rsidRPr="00EF079D">
                <w:t>)</w:t>
              </w:r>
            </w:ins>
          </w:p>
        </w:tc>
        <w:tc>
          <w:tcPr>
            <w:tcW w:w="567" w:type="dxa"/>
            <w:tcBorders>
              <w:top w:val="nil"/>
            </w:tcBorders>
          </w:tcPr>
          <w:p w:rsidR="00761D7E" w:rsidRPr="00EF079D" w:rsidRDefault="00761D7E" w:rsidP="00C3353F">
            <w:pPr>
              <w:pStyle w:val="TAC"/>
            </w:pPr>
            <w:r w:rsidRPr="00EF079D">
              <w:t>-</w:t>
            </w:r>
          </w:p>
        </w:tc>
        <w:tc>
          <w:tcPr>
            <w:tcW w:w="892" w:type="dxa"/>
            <w:tcBorders>
              <w:top w:val="nil"/>
            </w:tcBorders>
          </w:tcPr>
          <w:p w:rsidR="00761D7E" w:rsidRPr="00EF079D" w:rsidRDefault="00761D7E" w:rsidP="00C3353F">
            <w:pPr>
              <w:pStyle w:val="TAC"/>
            </w:pPr>
            <w:r w:rsidRPr="00EF079D">
              <w:t>-</w:t>
            </w:r>
          </w:p>
        </w:tc>
      </w:tr>
      <w:tr w:rsidR="00761D7E" w:rsidRPr="00EF079D" w:rsidTr="00BB23F2">
        <w:trPr>
          <w:ins w:id="370" w:author="Liubing (Leo)" w:date="2020-10-29T12:17:00Z"/>
        </w:trPr>
        <w:tc>
          <w:tcPr>
            <w:tcW w:w="648" w:type="dxa"/>
          </w:tcPr>
          <w:p w:rsidR="00761D7E" w:rsidRPr="00EF079D" w:rsidRDefault="00477DF0" w:rsidP="00C3353F">
            <w:pPr>
              <w:pStyle w:val="TAC"/>
              <w:rPr>
                <w:ins w:id="371" w:author="Liubing (Leo)" w:date="2020-10-29T12:17:00Z"/>
                <w:lang w:eastAsia="zh-CN"/>
              </w:rPr>
            </w:pPr>
            <w:ins w:id="372" w:author="Thiruvathirai Ramakrishnan 1UK5" w:date="2021-02-24T14:07:00Z">
              <w:r w:rsidRPr="00EF079D">
                <w:rPr>
                  <w:lang w:eastAsia="zh-CN"/>
                </w:rPr>
                <w:t>5</w:t>
              </w:r>
            </w:ins>
          </w:p>
        </w:tc>
        <w:tc>
          <w:tcPr>
            <w:tcW w:w="3969" w:type="dxa"/>
          </w:tcPr>
          <w:p w:rsidR="00761D7E" w:rsidRPr="00EF079D" w:rsidRDefault="00761D7E" w:rsidP="00C3353F">
            <w:pPr>
              <w:pStyle w:val="TAL"/>
              <w:rPr>
                <w:ins w:id="373" w:author="Liubing (Leo)" w:date="2020-10-29T12:17:00Z"/>
              </w:rPr>
            </w:pPr>
            <w:ins w:id="374" w:author="Liubing (Leo)" w:date="2020-10-29T12:17:00Z">
              <w:r w:rsidRPr="00EF079D">
                <w:t>The SS allocate</w:t>
              </w:r>
              <w:r w:rsidRPr="00EF079D">
                <w:rPr>
                  <w:lang w:eastAsia="zh-CN"/>
                </w:rPr>
                <w:t>s an</w:t>
              </w:r>
              <w:r w:rsidRPr="00EF079D">
                <w:t xml:space="preserve"> UL Grant</w:t>
              </w:r>
            </w:ins>
            <w:ins w:id="375" w:author="Liubing (Leo)" w:date="2020-10-31T11:57:00Z">
              <w:r w:rsidRPr="00EF079D">
                <w:t xml:space="preserve"> </w:t>
              </w:r>
            </w:ins>
            <w:ins w:id="376" w:author="Liubing (Leo)" w:date="2020-10-31T11:59:00Z">
              <w:r w:rsidRPr="00EF079D">
                <w:t>(with size 384 bits that only sufficient for one RLC SDU to be looped back in a Slot)</w:t>
              </w:r>
            </w:ins>
            <w:ins w:id="377" w:author="Liubing (Leo)" w:date="2020-10-29T12:17:00Z">
              <w:r w:rsidRPr="00EF079D">
                <w:t xml:space="preserve"> for one HARQ process X and NDI indicates new transmission redundancy version to be used as 0</w:t>
              </w:r>
            </w:ins>
            <w:ins w:id="378" w:author="Liubing (Leo)" w:date="2021-02-25T10:19:00Z">
              <w:r w:rsidR="00273E88">
                <w:t>.</w:t>
              </w:r>
            </w:ins>
          </w:p>
        </w:tc>
        <w:tc>
          <w:tcPr>
            <w:tcW w:w="709" w:type="dxa"/>
          </w:tcPr>
          <w:p w:rsidR="00761D7E" w:rsidRPr="00EF079D" w:rsidRDefault="00761D7E" w:rsidP="00C3353F">
            <w:pPr>
              <w:pStyle w:val="TAC"/>
              <w:rPr>
                <w:ins w:id="379" w:author="Liubing (Leo)" w:date="2020-10-29T12:17:00Z"/>
              </w:rPr>
            </w:pPr>
            <w:ins w:id="380" w:author="Liubing (Leo)" w:date="2020-10-29T12:17:00Z">
              <w:r w:rsidRPr="00EF079D">
                <w:t>&lt;--</w:t>
              </w:r>
            </w:ins>
          </w:p>
        </w:tc>
        <w:tc>
          <w:tcPr>
            <w:tcW w:w="2977" w:type="dxa"/>
          </w:tcPr>
          <w:p w:rsidR="00761D7E" w:rsidRPr="00EF079D" w:rsidRDefault="00761D7E" w:rsidP="00C3353F">
            <w:pPr>
              <w:pStyle w:val="TAL"/>
              <w:rPr>
                <w:ins w:id="381" w:author="Liubing (Leo)" w:date="2020-10-29T12:17:00Z"/>
              </w:rPr>
            </w:pPr>
            <w:ins w:id="382" w:author="Liubing (Leo)" w:date="2020-10-29T12:17:00Z">
              <w:r w:rsidRPr="00EF079D">
                <w:t>(</w:t>
              </w:r>
            </w:ins>
            <w:ins w:id="383" w:author="Liubing (Leo)" w:date="2020-10-31T12:21:00Z">
              <w:r w:rsidRPr="00EF079D">
                <w:t>UL Grant (C-RNTI))</w:t>
              </w:r>
            </w:ins>
          </w:p>
        </w:tc>
        <w:tc>
          <w:tcPr>
            <w:tcW w:w="567" w:type="dxa"/>
          </w:tcPr>
          <w:p w:rsidR="00761D7E" w:rsidRPr="00EF079D" w:rsidRDefault="00761D7E" w:rsidP="00C3353F">
            <w:pPr>
              <w:pStyle w:val="TAC"/>
            </w:pPr>
            <w:r w:rsidRPr="00EF079D">
              <w:t>-</w:t>
            </w:r>
          </w:p>
        </w:tc>
        <w:tc>
          <w:tcPr>
            <w:tcW w:w="892" w:type="dxa"/>
          </w:tcPr>
          <w:p w:rsidR="00761D7E" w:rsidRPr="00EF079D" w:rsidRDefault="00761D7E" w:rsidP="00C3353F">
            <w:pPr>
              <w:pStyle w:val="TAC"/>
            </w:pPr>
            <w:r w:rsidRPr="00EF079D">
              <w:t>-</w:t>
            </w:r>
          </w:p>
        </w:tc>
      </w:tr>
      <w:tr w:rsidR="00761D7E" w:rsidRPr="00EF079D" w:rsidTr="00BB23F2">
        <w:trPr>
          <w:ins w:id="384" w:author="Liubing (Leo)" w:date="2020-10-29T12:17:00Z"/>
        </w:trPr>
        <w:tc>
          <w:tcPr>
            <w:tcW w:w="648" w:type="dxa"/>
          </w:tcPr>
          <w:p w:rsidR="00761D7E" w:rsidRPr="00EF079D" w:rsidRDefault="00477DF0" w:rsidP="00C3353F">
            <w:pPr>
              <w:pStyle w:val="TAC"/>
              <w:rPr>
                <w:ins w:id="385" w:author="Liubing (Leo)" w:date="2020-10-29T12:17:00Z"/>
                <w:lang w:eastAsia="zh-CN"/>
              </w:rPr>
            </w:pPr>
            <w:ins w:id="386" w:author="Thiruvathirai Ramakrishnan 1UK5" w:date="2021-02-24T14:07:00Z">
              <w:r w:rsidRPr="00EF079D">
                <w:rPr>
                  <w:lang w:eastAsia="zh-CN"/>
                </w:rPr>
                <w:t>6</w:t>
              </w:r>
            </w:ins>
          </w:p>
        </w:tc>
        <w:tc>
          <w:tcPr>
            <w:tcW w:w="3969" w:type="dxa"/>
          </w:tcPr>
          <w:p w:rsidR="00761D7E" w:rsidRPr="00EF079D" w:rsidRDefault="00761D7E" w:rsidP="00C3353F">
            <w:pPr>
              <w:pStyle w:val="TAL"/>
              <w:rPr>
                <w:ins w:id="387" w:author="Liubing (Leo)" w:date="2020-10-29T12:17:00Z"/>
                <w:lang w:eastAsia="zh-CN"/>
              </w:rPr>
            </w:pPr>
            <w:ins w:id="388" w:author="Liubing (Leo)" w:date="2020-10-29T12:17:00Z">
              <w:r w:rsidRPr="00EF079D">
                <w:t>The UE transmit a MAC PDU including the RLC SDU-1, in HARQ process X</w:t>
              </w:r>
            </w:ins>
            <w:ins w:id="389" w:author="Liubing (Leo)" w:date="2021-02-25T10:19:00Z">
              <w:r w:rsidR="00273E88">
                <w:t>.</w:t>
              </w:r>
            </w:ins>
          </w:p>
        </w:tc>
        <w:tc>
          <w:tcPr>
            <w:tcW w:w="709" w:type="dxa"/>
          </w:tcPr>
          <w:p w:rsidR="00761D7E" w:rsidRPr="00EF079D" w:rsidRDefault="00761D7E" w:rsidP="00C3353F">
            <w:pPr>
              <w:pStyle w:val="TAC"/>
              <w:rPr>
                <w:ins w:id="390" w:author="Liubing (Leo)" w:date="2020-10-29T12:17:00Z"/>
              </w:rPr>
            </w:pPr>
            <w:ins w:id="391" w:author="Liubing (Leo)" w:date="2020-10-29T12:17:00Z">
              <w:r w:rsidRPr="00EF079D">
                <w:t>--&gt;</w:t>
              </w:r>
            </w:ins>
          </w:p>
        </w:tc>
        <w:tc>
          <w:tcPr>
            <w:tcW w:w="2977" w:type="dxa"/>
          </w:tcPr>
          <w:p w:rsidR="00761D7E" w:rsidRPr="00EF079D" w:rsidRDefault="00761D7E" w:rsidP="00C3353F">
            <w:pPr>
              <w:pStyle w:val="TAL"/>
              <w:rPr>
                <w:ins w:id="392" w:author="Liubing (Leo)" w:date="2020-10-29T12:17:00Z"/>
              </w:rPr>
            </w:pPr>
            <w:ins w:id="393" w:author="Liubing (Leo)" w:date="2020-10-29T12:17:00Z">
              <w:r w:rsidRPr="00EF079D">
                <w:t>MAC PDU</w:t>
              </w:r>
            </w:ins>
          </w:p>
        </w:tc>
        <w:tc>
          <w:tcPr>
            <w:tcW w:w="567" w:type="dxa"/>
          </w:tcPr>
          <w:p w:rsidR="00761D7E" w:rsidRPr="00EF079D" w:rsidRDefault="00761D7E" w:rsidP="00C3353F">
            <w:pPr>
              <w:pStyle w:val="TAC"/>
            </w:pPr>
            <w:r w:rsidRPr="00EF079D">
              <w:t>-</w:t>
            </w:r>
          </w:p>
        </w:tc>
        <w:tc>
          <w:tcPr>
            <w:tcW w:w="892" w:type="dxa"/>
          </w:tcPr>
          <w:p w:rsidR="00761D7E" w:rsidRPr="00EF079D" w:rsidRDefault="00761D7E" w:rsidP="00C3353F">
            <w:pPr>
              <w:pStyle w:val="TAC"/>
            </w:pPr>
            <w:r w:rsidRPr="00EF079D">
              <w:t>-</w:t>
            </w:r>
          </w:p>
        </w:tc>
      </w:tr>
      <w:tr w:rsidR="00761D7E" w:rsidRPr="00EF079D" w:rsidTr="00BB23F2">
        <w:trPr>
          <w:ins w:id="394" w:author="Liubing (Leo)" w:date="2020-10-29T12:17:00Z"/>
        </w:trPr>
        <w:tc>
          <w:tcPr>
            <w:tcW w:w="648" w:type="dxa"/>
          </w:tcPr>
          <w:p w:rsidR="00761D7E" w:rsidRPr="00EF079D" w:rsidRDefault="00477DF0" w:rsidP="00C3353F">
            <w:pPr>
              <w:pStyle w:val="TAC"/>
              <w:rPr>
                <w:ins w:id="395" w:author="Liubing (Leo)" w:date="2020-10-29T12:17:00Z"/>
                <w:lang w:eastAsia="zh-CN"/>
              </w:rPr>
            </w:pPr>
            <w:ins w:id="396" w:author="Thiruvathirai Ramakrishnan 1UK5" w:date="2021-02-24T14:07:00Z">
              <w:r w:rsidRPr="00EF079D">
                <w:rPr>
                  <w:lang w:eastAsia="zh-CN"/>
                </w:rPr>
                <w:t>7</w:t>
              </w:r>
            </w:ins>
          </w:p>
        </w:tc>
        <w:tc>
          <w:tcPr>
            <w:tcW w:w="3969" w:type="dxa"/>
          </w:tcPr>
          <w:p w:rsidR="00761D7E" w:rsidRPr="00EF079D" w:rsidRDefault="00761D7E" w:rsidP="00C3353F">
            <w:pPr>
              <w:pStyle w:val="TAL"/>
              <w:rPr>
                <w:ins w:id="397" w:author="Liubing (Leo)" w:date="2020-10-29T12:17:00Z"/>
              </w:rPr>
            </w:pPr>
            <w:ins w:id="398" w:author="Liubing (Leo)" w:date="2020-10-29T12:17:00Z">
              <w:r w:rsidRPr="00EF079D">
                <w:t>SS transmits a MAC PDU including a RLC SDU-2 on LCH 5</w:t>
              </w:r>
            </w:ins>
            <w:ins w:id="399" w:author="Liubing (Leo)" w:date="2021-02-25T10:19:00Z">
              <w:r w:rsidR="00273E88">
                <w:t>.</w:t>
              </w:r>
            </w:ins>
          </w:p>
        </w:tc>
        <w:tc>
          <w:tcPr>
            <w:tcW w:w="709" w:type="dxa"/>
          </w:tcPr>
          <w:p w:rsidR="00761D7E" w:rsidRPr="00EF079D" w:rsidRDefault="00761D7E" w:rsidP="00C3353F">
            <w:pPr>
              <w:pStyle w:val="TAC"/>
              <w:rPr>
                <w:ins w:id="400" w:author="Liubing (Leo)" w:date="2020-10-29T12:17:00Z"/>
              </w:rPr>
            </w:pPr>
            <w:ins w:id="401" w:author="Liubing (Leo)" w:date="2020-10-29T12:17:00Z">
              <w:r w:rsidRPr="00EF079D">
                <w:t>&lt;--</w:t>
              </w:r>
            </w:ins>
          </w:p>
        </w:tc>
        <w:tc>
          <w:tcPr>
            <w:tcW w:w="2977" w:type="dxa"/>
          </w:tcPr>
          <w:p w:rsidR="00761D7E" w:rsidRPr="00EF079D" w:rsidRDefault="00761D7E" w:rsidP="00C3353F">
            <w:pPr>
              <w:pStyle w:val="TAL"/>
              <w:rPr>
                <w:ins w:id="402" w:author="Liubing (Leo)" w:date="2020-10-29T12:17:00Z"/>
              </w:rPr>
            </w:pPr>
            <w:ins w:id="403" w:author="Liubing (Leo)" w:date="2020-10-29T12:17:00Z">
              <w:r w:rsidRPr="00EF079D">
                <w:t>MAC PDU</w:t>
              </w:r>
            </w:ins>
            <w:ins w:id="404" w:author="Liubing (Leo)" w:date="2020-10-31T11:47:00Z">
              <w:r w:rsidRPr="00EF079D">
                <w:t xml:space="preserve"> (1 RLC SDU of 40 bytes on DRB)</w:t>
              </w:r>
            </w:ins>
          </w:p>
        </w:tc>
        <w:tc>
          <w:tcPr>
            <w:tcW w:w="567" w:type="dxa"/>
          </w:tcPr>
          <w:p w:rsidR="00761D7E" w:rsidRPr="00EF079D" w:rsidRDefault="00761D7E" w:rsidP="00C3353F">
            <w:pPr>
              <w:pStyle w:val="TAC"/>
            </w:pPr>
            <w:r w:rsidRPr="00EF079D">
              <w:t>-</w:t>
            </w:r>
          </w:p>
        </w:tc>
        <w:tc>
          <w:tcPr>
            <w:tcW w:w="892" w:type="dxa"/>
          </w:tcPr>
          <w:p w:rsidR="00761D7E" w:rsidRPr="00EF079D" w:rsidRDefault="00761D7E" w:rsidP="00C3353F">
            <w:pPr>
              <w:pStyle w:val="TAC"/>
            </w:pPr>
            <w:r w:rsidRPr="00EF079D">
              <w:t>-</w:t>
            </w:r>
          </w:p>
        </w:tc>
      </w:tr>
      <w:tr w:rsidR="00761D7E" w:rsidRPr="00EF079D" w:rsidTr="00BB23F2">
        <w:trPr>
          <w:ins w:id="405" w:author="Liubing (Leo)" w:date="2020-10-29T12:17:00Z"/>
        </w:trPr>
        <w:tc>
          <w:tcPr>
            <w:tcW w:w="648" w:type="dxa"/>
          </w:tcPr>
          <w:p w:rsidR="00761D7E" w:rsidRPr="00EF079D" w:rsidRDefault="00477DF0" w:rsidP="00C3353F">
            <w:pPr>
              <w:pStyle w:val="TAC"/>
              <w:rPr>
                <w:ins w:id="406" w:author="Liubing (Leo)" w:date="2020-10-29T12:17:00Z"/>
                <w:lang w:eastAsia="zh-CN"/>
              </w:rPr>
            </w:pPr>
            <w:ins w:id="407" w:author="Thiruvathirai Ramakrishnan 1UK5" w:date="2021-02-24T14:07:00Z">
              <w:r w:rsidRPr="00EF079D">
                <w:rPr>
                  <w:lang w:eastAsia="zh-CN"/>
                </w:rPr>
                <w:t>8</w:t>
              </w:r>
            </w:ins>
          </w:p>
        </w:tc>
        <w:tc>
          <w:tcPr>
            <w:tcW w:w="3969" w:type="dxa"/>
          </w:tcPr>
          <w:p w:rsidR="00761D7E" w:rsidRPr="00EF079D" w:rsidRDefault="00761D7E" w:rsidP="00C3353F">
            <w:pPr>
              <w:pStyle w:val="TAL"/>
              <w:rPr>
                <w:ins w:id="408" w:author="Liubing (Leo)" w:date="2020-10-29T12:17:00Z"/>
              </w:rPr>
            </w:pPr>
            <w:ins w:id="409" w:author="Liubing (Leo)" w:date="2020-10-29T12:17:00Z">
              <w:r w:rsidRPr="00EF079D">
                <w:t>SS transmits a configured UL Grant</w:t>
              </w:r>
            </w:ins>
            <w:ins w:id="410" w:author="Liubing (Leo)" w:date="2020-10-31T11:57:00Z">
              <w:r w:rsidRPr="00EF079D">
                <w:t xml:space="preserve"> </w:t>
              </w:r>
            </w:ins>
            <w:ins w:id="411" w:author="Liubing (Leo)" w:date="2020-10-31T11:58:00Z">
              <w:r w:rsidRPr="00EF079D">
                <w:t xml:space="preserve"> (with size 384 bits that only sufficient for one RLC SDU to be looped back in a Slot), </w:t>
              </w:r>
            </w:ins>
            <w:ins w:id="412" w:author="Liubing (Leo)" w:date="2020-10-29T12:17:00Z">
              <w:r w:rsidRPr="00EF079D">
                <w:t>on PDCCH with the CS-RNTI assigned to the UE, allow</w:t>
              </w:r>
            </w:ins>
            <w:ins w:id="413" w:author="Liubing (Leo)" w:date="2020-10-31T11:58:00Z">
              <w:r w:rsidRPr="00EF079D">
                <w:t>ing</w:t>
              </w:r>
            </w:ins>
            <w:ins w:id="414" w:author="Liubing (Leo)" w:date="2020-10-31T11:54:00Z">
              <w:r w:rsidRPr="00EF079D">
                <w:t xml:space="preserve"> </w:t>
              </w:r>
            </w:ins>
            <w:ins w:id="415" w:author="Liubing (Leo)" w:date="2020-10-29T12:17:00Z">
              <w:r w:rsidRPr="00EF079D">
                <w:t xml:space="preserve">the UE to </w:t>
              </w:r>
              <w:proofErr w:type="spellStart"/>
              <w:r w:rsidRPr="00EF079D">
                <w:t>to</w:t>
              </w:r>
              <w:proofErr w:type="spellEnd"/>
              <w:r w:rsidRPr="00EF079D">
                <w:t xml:space="preserve"> return the RLC SDU-2 </w:t>
              </w:r>
            </w:ins>
            <w:ins w:id="416" w:author="Liubing (Leo)" w:date="2020-10-31T14:48:00Z">
              <w:r w:rsidRPr="00EF079D">
                <w:t>(</w:t>
              </w:r>
            </w:ins>
            <w:ins w:id="417" w:author="Liubing (Leo)" w:date="2020-10-29T12:17:00Z">
              <w:r w:rsidRPr="00EF079D">
                <w:t>as received in step 5</w:t>
              </w:r>
            </w:ins>
            <w:ins w:id="418" w:author="Liubing (Leo)" w:date="2020-10-31T14:48:00Z">
              <w:r w:rsidRPr="00EF079D">
                <w:t>) in Slot P</w:t>
              </w:r>
            </w:ins>
            <w:ins w:id="419" w:author="Liubing (Leo)" w:date="2021-02-25T10:19:00Z">
              <w:r w:rsidR="00273E88">
                <w:t>.</w:t>
              </w:r>
            </w:ins>
          </w:p>
        </w:tc>
        <w:tc>
          <w:tcPr>
            <w:tcW w:w="709" w:type="dxa"/>
          </w:tcPr>
          <w:p w:rsidR="00761D7E" w:rsidRPr="00EF079D" w:rsidRDefault="00761D7E" w:rsidP="00C3353F">
            <w:pPr>
              <w:pStyle w:val="TAC"/>
              <w:rPr>
                <w:ins w:id="420" w:author="Liubing (Leo)" w:date="2020-10-29T12:17:00Z"/>
              </w:rPr>
            </w:pPr>
            <w:ins w:id="421" w:author="Liubing (Leo)" w:date="2020-10-29T12:17:00Z">
              <w:r w:rsidRPr="00EF079D">
                <w:t>&lt;--</w:t>
              </w:r>
            </w:ins>
          </w:p>
        </w:tc>
        <w:tc>
          <w:tcPr>
            <w:tcW w:w="2977" w:type="dxa"/>
          </w:tcPr>
          <w:p w:rsidR="00761D7E" w:rsidRPr="00EF079D" w:rsidRDefault="00761D7E" w:rsidP="00C3353F">
            <w:pPr>
              <w:pStyle w:val="TAL"/>
              <w:rPr>
                <w:ins w:id="422" w:author="Liubing (Leo)" w:date="2020-10-29T12:17:00Z"/>
              </w:rPr>
            </w:pPr>
            <w:ins w:id="423" w:author="Liubing (Leo)" w:date="2020-10-29T12:17:00Z">
              <w:r w:rsidRPr="00EF079D">
                <w:t>(UL Grant (CS-RNTI))</w:t>
              </w:r>
            </w:ins>
          </w:p>
        </w:tc>
        <w:tc>
          <w:tcPr>
            <w:tcW w:w="567" w:type="dxa"/>
          </w:tcPr>
          <w:p w:rsidR="00761D7E" w:rsidRPr="00EF079D" w:rsidRDefault="00761D7E" w:rsidP="00C3353F">
            <w:pPr>
              <w:pStyle w:val="TAC"/>
            </w:pPr>
            <w:r w:rsidRPr="00EF079D">
              <w:t>-</w:t>
            </w:r>
          </w:p>
        </w:tc>
        <w:tc>
          <w:tcPr>
            <w:tcW w:w="892" w:type="dxa"/>
          </w:tcPr>
          <w:p w:rsidR="00761D7E" w:rsidRPr="00EF079D" w:rsidRDefault="00761D7E" w:rsidP="00C3353F">
            <w:pPr>
              <w:pStyle w:val="TAC"/>
            </w:pPr>
            <w:r w:rsidRPr="00EF079D">
              <w:t>-</w:t>
            </w:r>
          </w:p>
        </w:tc>
      </w:tr>
      <w:tr w:rsidR="00761D7E" w:rsidRPr="00EF079D" w:rsidTr="00BB23F2">
        <w:trPr>
          <w:ins w:id="424" w:author="Liubing (Leo)" w:date="2020-10-29T12:17:00Z"/>
        </w:trPr>
        <w:tc>
          <w:tcPr>
            <w:tcW w:w="648" w:type="dxa"/>
          </w:tcPr>
          <w:p w:rsidR="00761D7E" w:rsidRPr="00EF079D" w:rsidRDefault="00477DF0" w:rsidP="00C3353F">
            <w:pPr>
              <w:pStyle w:val="TAC"/>
              <w:rPr>
                <w:ins w:id="425" w:author="Liubing (Leo)" w:date="2020-10-29T12:17:00Z"/>
                <w:lang w:eastAsia="zh-CN"/>
              </w:rPr>
            </w:pPr>
            <w:ins w:id="426" w:author="Thiruvathirai Ramakrishnan 1UK5" w:date="2021-02-24T14:07:00Z">
              <w:r w:rsidRPr="00EF079D">
                <w:rPr>
                  <w:lang w:eastAsia="zh-CN"/>
                </w:rPr>
                <w:t>9</w:t>
              </w:r>
            </w:ins>
          </w:p>
        </w:tc>
        <w:tc>
          <w:tcPr>
            <w:tcW w:w="3969" w:type="dxa"/>
          </w:tcPr>
          <w:p w:rsidR="00761D7E" w:rsidRPr="00EF079D" w:rsidRDefault="00761D7E" w:rsidP="00C3353F">
            <w:pPr>
              <w:pStyle w:val="TAL"/>
              <w:rPr>
                <w:ins w:id="427" w:author="Liubing (Leo)" w:date="2020-10-29T12:17:00Z"/>
                <w:lang w:eastAsia="zh-CN"/>
              </w:rPr>
            </w:pPr>
            <w:ins w:id="428" w:author="Liubing (Leo)" w:date="2020-10-29T12:17:00Z">
              <w:r w:rsidRPr="00EF079D">
                <w:t>The SS transmits an UL grant corresponding to slot</w:t>
              </w:r>
            </w:ins>
            <w:ins w:id="429" w:author="Liubing (Leo)" w:date="2020-10-31T14:50:00Z">
              <w:r w:rsidRPr="00EF079D">
                <w:t xml:space="preserve"> </w:t>
              </w:r>
            </w:ins>
            <w:ins w:id="430" w:author="Liubing (Leo)" w:date="2020-10-29T12:17:00Z">
              <w:r w:rsidRPr="00EF079D">
                <w:t>for HARQ process X, with NDI not toggled and redundancy version to be used as 1</w:t>
              </w:r>
            </w:ins>
            <w:ins w:id="431" w:author="Liubing (Leo)" w:date="2021-02-25T10:17:00Z">
              <w:r w:rsidR="002D6165">
                <w:t xml:space="preserve">. </w:t>
              </w:r>
            </w:ins>
            <w:ins w:id="432" w:author="Liubing (Leo)" w:date="2020-10-29T12:17:00Z">
              <w:r w:rsidRPr="00EF079D">
                <w:t>(Note</w:t>
              </w:r>
            </w:ins>
            <w:ins w:id="433" w:author="Liubing (Leo)" w:date="2021-02-25T10:17:00Z">
              <w:r w:rsidR="002D6165">
                <w:t xml:space="preserve"> 3)</w:t>
              </w:r>
            </w:ins>
          </w:p>
        </w:tc>
        <w:tc>
          <w:tcPr>
            <w:tcW w:w="709" w:type="dxa"/>
          </w:tcPr>
          <w:p w:rsidR="00761D7E" w:rsidRPr="00EF079D" w:rsidRDefault="00761D7E" w:rsidP="00C3353F">
            <w:pPr>
              <w:pStyle w:val="TAC"/>
              <w:rPr>
                <w:ins w:id="434" w:author="Liubing (Leo)" w:date="2020-10-29T12:17:00Z"/>
              </w:rPr>
            </w:pPr>
            <w:ins w:id="435" w:author="Liubing (Leo)" w:date="2020-10-29T12:17:00Z">
              <w:r w:rsidRPr="00EF079D">
                <w:t>&lt;--</w:t>
              </w:r>
            </w:ins>
          </w:p>
        </w:tc>
        <w:tc>
          <w:tcPr>
            <w:tcW w:w="2977" w:type="dxa"/>
          </w:tcPr>
          <w:p w:rsidR="00761D7E" w:rsidRPr="00EF079D" w:rsidRDefault="00761D7E" w:rsidP="00C3353F">
            <w:pPr>
              <w:pStyle w:val="TAL"/>
              <w:rPr>
                <w:ins w:id="436" w:author="Liubing (Leo)" w:date="2020-10-29T12:17:00Z"/>
              </w:rPr>
            </w:pPr>
            <w:ins w:id="437" w:author="Liubing (Leo)" w:date="2020-10-29T12:17:00Z">
              <w:r w:rsidRPr="00EF079D">
                <w:t>(</w:t>
              </w:r>
            </w:ins>
            <w:ins w:id="438" w:author="Liubing (Leo)" w:date="2020-10-31T12:22:00Z">
              <w:r w:rsidRPr="00EF079D">
                <w:t>UL Grant (C-RNTI))</w:t>
              </w:r>
            </w:ins>
          </w:p>
        </w:tc>
        <w:tc>
          <w:tcPr>
            <w:tcW w:w="567" w:type="dxa"/>
          </w:tcPr>
          <w:p w:rsidR="00761D7E" w:rsidRPr="00EF079D" w:rsidRDefault="00761D7E" w:rsidP="00C3353F">
            <w:pPr>
              <w:pStyle w:val="TAC"/>
            </w:pPr>
            <w:r w:rsidRPr="00EF079D">
              <w:t>-</w:t>
            </w:r>
          </w:p>
        </w:tc>
        <w:tc>
          <w:tcPr>
            <w:tcW w:w="892" w:type="dxa"/>
          </w:tcPr>
          <w:p w:rsidR="00761D7E" w:rsidRPr="00EF079D" w:rsidRDefault="00761D7E" w:rsidP="00C3353F">
            <w:pPr>
              <w:pStyle w:val="TAC"/>
            </w:pPr>
            <w:r w:rsidRPr="00EF079D">
              <w:t>-</w:t>
            </w:r>
          </w:p>
        </w:tc>
      </w:tr>
      <w:tr w:rsidR="00761D7E" w:rsidRPr="00EF079D" w:rsidTr="00BB23F2">
        <w:trPr>
          <w:ins w:id="439" w:author="Liubing (Leo)" w:date="2020-10-29T12:17:00Z"/>
        </w:trPr>
        <w:tc>
          <w:tcPr>
            <w:tcW w:w="648" w:type="dxa"/>
          </w:tcPr>
          <w:p w:rsidR="00761D7E" w:rsidRPr="00EF079D" w:rsidRDefault="00761D7E" w:rsidP="00C3353F">
            <w:pPr>
              <w:pStyle w:val="TAC"/>
              <w:rPr>
                <w:ins w:id="440" w:author="Liubing (Leo)" w:date="2020-10-29T12:17:00Z"/>
                <w:lang w:eastAsia="zh-CN"/>
              </w:rPr>
            </w:pPr>
            <w:ins w:id="441" w:author="Liubing (Leo)" w:date="2020-10-29T12:17:00Z">
              <w:r w:rsidRPr="00EF079D">
                <w:rPr>
                  <w:rFonts w:hint="eastAsia"/>
                  <w:lang w:eastAsia="zh-CN"/>
                </w:rPr>
                <w:t>1</w:t>
              </w:r>
            </w:ins>
            <w:ins w:id="442" w:author="Thiruvathirai Ramakrishnan 1UK5" w:date="2021-02-24T14:07:00Z">
              <w:r w:rsidR="00477DF0" w:rsidRPr="00EF079D">
                <w:rPr>
                  <w:lang w:eastAsia="zh-CN"/>
                </w:rPr>
                <w:t>0</w:t>
              </w:r>
            </w:ins>
          </w:p>
        </w:tc>
        <w:tc>
          <w:tcPr>
            <w:tcW w:w="3969" w:type="dxa"/>
          </w:tcPr>
          <w:p w:rsidR="00761D7E" w:rsidRPr="00EF079D" w:rsidRDefault="00761D7E" w:rsidP="00C3353F">
            <w:pPr>
              <w:pStyle w:val="TAL"/>
              <w:rPr>
                <w:ins w:id="443" w:author="Liubing (Leo)" w:date="2020-10-29T12:17:00Z"/>
              </w:rPr>
            </w:pPr>
            <w:ins w:id="444" w:author="Liubing (Leo)" w:date="2020-10-29T12:17:00Z">
              <w:r w:rsidRPr="00EF079D">
                <w:t xml:space="preserve">Check: Does the UE </w:t>
              </w:r>
              <w:r w:rsidRPr="00EF079D">
                <w:rPr>
                  <w:lang w:eastAsia="zh-CN"/>
                </w:rPr>
                <w:t>re</w:t>
              </w:r>
              <w:r w:rsidRPr="00EF079D">
                <w:t xml:space="preserve">transmit </w:t>
              </w:r>
              <w:r w:rsidRPr="00EF079D">
                <w:rPr>
                  <w:lang w:eastAsia="zh-CN"/>
                </w:rPr>
                <w:t>the</w:t>
              </w:r>
              <w:r w:rsidRPr="00EF079D">
                <w:t xml:space="preserve"> MAC PDU including RLC SDU-1</w:t>
              </w:r>
            </w:ins>
            <w:ins w:id="445" w:author="Liubing (Leo)" w:date="2020-10-31T14:51:00Z">
              <w:r w:rsidRPr="00EF079D">
                <w:t xml:space="preserve"> in slot P</w:t>
              </w:r>
            </w:ins>
            <w:ins w:id="446" w:author="Liubing (Leo)" w:date="2020-10-29T12:17:00Z">
              <w:r w:rsidRPr="00EF079D">
                <w:t>?</w:t>
              </w:r>
            </w:ins>
          </w:p>
        </w:tc>
        <w:tc>
          <w:tcPr>
            <w:tcW w:w="709" w:type="dxa"/>
          </w:tcPr>
          <w:p w:rsidR="00761D7E" w:rsidRPr="00EF079D" w:rsidRDefault="00761D7E" w:rsidP="00C3353F">
            <w:pPr>
              <w:pStyle w:val="TAC"/>
              <w:rPr>
                <w:ins w:id="447" w:author="Liubing (Leo)" w:date="2020-10-29T12:17:00Z"/>
              </w:rPr>
            </w:pPr>
            <w:ins w:id="448" w:author="Liubing (Leo)" w:date="2020-10-29T12:17:00Z">
              <w:r w:rsidRPr="00EF079D">
                <w:t>--&gt;</w:t>
              </w:r>
            </w:ins>
          </w:p>
        </w:tc>
        <w:tc>
          <w:tcPr>
            <w:tcW w:w="2977" w:type="dxa"/>
          </w:tcPr>
          <w:p w:rsidR="00761D7E" w:rsidRPr="00EF079D" w:rsidRDefault="00761D7E" w:rsidP="00C3353F">
            <w:pPr>
              <w:pStyle w:val="TAL"/>
              <w:rPr>
                <w:ins w:id="449" w:author="Liubing (Leo)" w:date="2020-10-29T12:17:00Z"/>
              </w:rPr>
            </w:pPr>
            <w:ins w:id="450" w:author="Liubing (Leo)" w:date="2020-10-29T12:17:00Z">
              <w:r w:rsidRPr="00EF079D">
                <w:t>MAC PDU</w:t>
              </w:r>
            </w:ins>
          </w:p>
        </w:tc>
        <w:tc>
          <w:tcPr>
            <w:tcW w:w="567" w:type="dxa"/>
          </w:tcPr>
          <w:p w:rsidR="00761D7E" w:rsidRPr="00EF079D" w:rsidRDefault="00761D7E" w:rsidP="00C3353F">
            <w:pPr>
              <w:pStyle w:val="TAC"/>
              <w:rPr>
                <w:ins w:id="451" w:author="Liubing (Leo)" w:date="2020-10-29T12:17:00Z"/>
                <w:lang w:eastAsia="zh-CN"/>
              </w:rPr>
            </w:pPr>
            <w:ins w:id="452" w:author="Liubing (Leo)" w:date="2020-10-29T12:17:00Z">
              <w:r w:rsidRPr="00EF079D">
                <w:rPr>
                  <w:rFonts w:hint="eastAsia"/>
                  <w:lang w:eastAsia="zh-CN"/>
                </w:rPr>
                <w:t>1</w:t>
              </w:r>
            </w:ins>
          </w:p>
        </w:tc>
        <w:tc>
          <w:tcPr>
            <w:tcW w:w="892" w:type="dxa"/>
          </w:tcPr>
          <w:p w:rsidR="00761D7E" w:rsidRPr="00EF079D" w:rsidRDefault="00761D7E" w:rsidP="00C3353F">
            <w:pPr>
              <w:pStyle w:val="TAC"/>
              <w:rPr>
                <w:ins w:id="453" w:author="Liubing (Leo)" w:date="2020-10-29T12:17:00Z"/>
                <w:lang w:eastAsia="zh-CN"/>
              </w:rPr>
            </w:pPr>
            <w:ins w:id="454" w:author="Liubing (Leo)" w:date="2020-10-29T12:17:00Z">
              <w:r w:rsidRPr="00EF079D">
                <w:rPr>
                  <w:rFonts w:hint="eastAsia"/>
                  <w:lang w:eastAsia="zh-CN"/>
                </w:rPr>
                <w:t>P</w:t>
              </w:r>
            </w:ins>
          </w:p>
        </w:tc>
      </w:tr>
      <w:tr w:rsidR="00761D7E" w:rsidRPr="00EF079D" w:rsidTr="00BB23F2">
        <w:trPr>
          <w:ins w:id="455" w:author="Liubing (Leo)" w:date="2020-10-29T12:17:00Z"/>
        </w:trPr>
        <w:tc>
          <w:tcPr>
            <w:tcW w:w="648" w:type="dxa"/>
          </w:tcPr>
          <w:p w:rsidR="00761D7E" w:rsidRPr="00EF079D" w:rsidRDefault="00761D7E" w:rsidP="00C3353F">
            <w:pPr>
              <w:pStyle w:val="TAC"/>
              <w:rPr>
                <w:ins w:id="456" w:author="Liubing (Leo)" w:date="2020-10-29T12:17:00Z"/>
                <w:lang w:eastAsia="zh-CN"/>
              </w:rPr>
            </w:pPr>
            <w:ins w:id="457" w:author="Liubing (Leo)" w:date="2020-10-29T12:17:00Z">
              <w:r w:rsidRPr="00EF079D">
                <w:rPr>
                  <w:rFonts w:hint="eastAsia"/>
                  <w:lang w:eastAsia="zh-CN"/>
                </w:rPr>
                <w:t>1</w:t>
              </w:r>
            </w:ins>
            <w:ins w:id="458" w:author="Thiruvathirai Ramakrishnan 1UK5" w:date="2021-02-24T14:07:00Z">
              <w:r w:rsidR="00477DF0" w:rsidRPr="00EF079D">
                <w:rPr>
                  <w:lang w:eastAsia="zh-CN"/>
                </w:rPr>
                <w:t>1</w:t>
              </w:r>
            </w:ins>
          </w:p>
        </w:tc>
        <w:tc>
          <w:tcPr>
            <w:tcW w:w="3969" w:type="dxa"/>
          </w:tcPr>
          <w:p w:rsidR="00761D7E" w:rsidRPr="00EF079D" w:rsidRDefault="00761D7E" w:rsidP="00C3353F">
            <w:pPr>
              <w:pStyle w:val="TAL"/>
              <w:rPr>
                <w:ins w:id="459" w:author="Liubing (Leo)" w:date="2020-10-29T12:17:00Z"/>
              </w:rPr>
            </w:pPr>
            <w:ins w:id="460" w:author="Liubing (Leo)" w:date="2020-10-29T12:17:00Z">
              <w:r w:rsidRPr="00EF079D">
                <w:t xml:space="preserve">Check: Does the UE transmit </w:t>
              </w:r>
              <w:r w:rsidRPr="00EF079D">
                <w:rPr>
                  <w:lang w:eastAsia="zh-CN"/>
                </w:rPr>
                <w:t>the</w:t>
              </w:r>
              <w:r w:rsidRPr="00EF079D">
                <w:t xml:space="preserve"> MAC PDU including RLC SDU-2</w:t>
              </w:r>
            </w:ins>
            <w:ins w:id="461" w:author="Liubing (Leo)" w:date="2020-10-31T14:57:00Z">
              <w:r w:rsidRPr="00EF079D">
                <w:t xml:space="preserve"> after </w:t>
              </w:r>
            </w:ins>
            <w:ins w:id="462" w:author="Liubing (Leo)" w:date="2020-10-31T14:58:00Z">
              <w:r w:rsidRPr="00EF079D">
                <w:t>slot P</w:t>
              </w:r>
            </w:ins>
            <w:ins w:id="463" w:author="Liubing (Leo)" w:date="2020-10-29T12:17:00Z">
              <w:r w:rsidRPr="00EF079D">
                <w:t>?</w:t>
              </w:r>
            </w:ins>
          </w:p>
        </w:tc>
        <w:tc>
          <w:tcPr>
            <w:tcW w:w="709" w:type="dxa"/>
          </w:tcPr>
          <w:p w:rsidR="00761D7E" w:rsidRPr="00EF079D" w:rsidRDefault="00761D7E" w:rsidP="00C3353F">
            <w:pPr>
              <w:pStyle w:val="TAC"/>
              <w:rPr>
                <w:ins w:id="464" w:author="Liubing (Leo)" w:date="2020-10-29T12:17:00Z"/>
              </w:rPr>
            </w:pPr>
            <w:ins w:id="465" w:author="Liubing (Leo)" w:date="2020-10-29T12:17:00Z">
              <w:r w:rsidRPr="00EF079D">
                <w:t>--&gt;</w:t>
              </w:r>
            </w:ins>
          </w:p>
        </w:tc>
        <w:tc>
          <w:tcPr>
            <w:tcW w:w="2977" w:type="dxa"/>
          </w:tcPr>
          <w:p w:rsidR="00761D7E" w:rsidRPr="00EF079D" w:rsidRDefault="00761D7E" w:rsidP="00C3353F">
            <w:pPr>
              <w:pStyle w:val="TAL"/>
              <w:rPr>
                <w:ins w:id="466" w:author="Liubing (Leo)" w:date="2020-10-29T12:17:00Z"/>
              </w:rPr>
            </w:pPr>
            <w:ins w:id="467" w:author="Liubing (Leo)" w:date="2020-10-29T12:17:00Z">
              <w:r w:rsidRPr="00EF079D">
                <w:t>MAC PDU</w:t>
              </w:r>
            </w:ins>
          </w:p>
        </w:tc>
        <w:tc>
          <w:tcPr>
            <w:tcW w:w="567" w:type="dxa"/>
          </w:tcPr>
          <w:p w:rsidR="00761D7E" w:rsidRPr="00EF079D" w:rsidRDefault="00761D7E" w:rsidP="00C3353F">
            <w:pPr>
              <w:pStyle w:val="TAC"/>
              <w:rPr>
                <w:ins w:id="468" w:author="Liubing (Leo)" w:date="2020-10-29T12:17:00Z"/>
                <w:lang w:eastAsia="zh-CN"/>
              </w:rPr>
            </w:pPr>
            <w:ins w:id="469" w:author="Liubing (Leo)" w:date="2020-10-29T12:17:00Z">
              <w:r w:rsidRPr="00EF079D">
                <w:rPr>
                  <w:rFonts w:hint="eastAsia"/>
                  <w:lang w:eastAsia="zh-CN"/>
                </w:rPr>
                <w:t>2</w:t>
              </w:r>
            </w:ins>
          </w:p>
        </w:tc>
        <w:tc>
          <w:tcPr>
            <w:tcW w:w="892" w:type="dxa"/>
          </w:tcPr>
          <w:p w:rsidR="00761D7E" w:rsidRPr="00EF079D" w:rsidRDefault="00761D7E" w:rsidP="00C3353F">
            <w:pPr>
              <w:pStyle w:val="TAC"/>
              <w:rPr>
                <w:ins w:id="470" w:author="Liubing (Leo)" w:date="2020-10-29T12:17:00Z"/>
                <w:lang w:eastAsia="zh-CN"/>
              </w:rPr>
            </w:pPr>
            <w:ins w:id="471" w:author="Liubing (Leo)" w:date="2020-10-29T12:17:00Z">
              <w:r w:rsidRPr="00EF079D">
                <w:rPr>
                  <w:rFonts w:hint="eastAsia"/>
                  <w:lang w:eastAsia="zh-CN"/>
                </w:rPr>
                <w:t>P</w:t>
              </w:r>
            </w:ins>
          </w:p>
        </w:tc>
      </w:tr>
      <w:tr w:rsidR="00761D7E" w:rsidRPr="00EF079D" w:rsidTr="00BB23F2">
        <w:trPr>
          <w:ins w:id="472" w:author="Liubing (Leo)" w:date="2020-10-31T14:39:00Z"/>
        </w:trPr>
        <w:tc>
          <w:tcPr>
            <w:tcW w:w="9762" w:type="dxa"/>
            <w:gridSpan w:val="6"/>
          </w:tcPr>
          <w:p w:rsidR="00761D7E" w:rsidRPr="00EF079D" w:rsidRDefault="00761D7E" w:rsidP="00551024">
            <w:pPr>
              <w:pStyle w:val="TAN"/>
              <w:rPr>
                <w:ins w:id="473" w:author="Liubing (Leo)" w:date="2020-10-31T14:39:00Z"/>
                <w:lang w:eastAsia="en-GB"/>
              </w:rPr>
            </w:pPr>
            <w:ins w:id="474" w:author="Liubing (Leo)" w:date="2020-10-31T14:39:00Z">
              <w:r w:rsidRPr="00EF079D">
                <w:rPr>
                  <w:lang w:eastAsia="en-GB"/>
                </w:rPr>
                <w:t>Note 1:</w:t>
              </w:r>
              <w:r w:rsidRPr="00EF079D">
                <w:rPr>
                  <w:lang w:eastAsia="en-GB"/>
                </w:rPr>
                <w:tab/>
                <w:t xml:space="preserve">For EN-DC the NR </w:t>
              </w:r>
              <w:proofErr w:type="spellStart"/>
              <w:r w:rsidRPr="00EF079D">
                <w:rPr>
                  <w:lang w:eastAsia="en-GB"/>
                </w:rPr>
                <w:t>RRCReconfiguration</w:t>
              </w:r>
              <w:proofErr w:type="spellEnd"/>
              <w:r w:rsidRPr="00EF079D">
                <w:rPr>
                  <w:lang w:eastAsia="en-GB"/>
                </w:rPr>
                <w:t xml:space="preserve"> message is contained in </w:t>
              </w:r>
              <w:proofErr w:type="spellStart"/>
              <w:r w:rsidRPr="00EF079D">
                <w:rPr>
                  <w:lang w:eastAsia="en-GB"/>
                </w:rPr>
                <w:t>RRCConnectionReconfiguration</w:t>
              </w:r>
              <w:proofErr w:type="spellEnd"/>
              <w:r w:rsidRPr="00EF079D">
                <w:rPr>
                  <w:lang w:eastAsia="en-GB"/>
                </w:rPr>
                <w:t xml:space="preserve"> 36.508 [7], Table 4.6.1-8 using condition EN-</w:t>
              </w:r>
              <w:proofErr w:type="spellStart"/>
              <w:r w:rsidRPr="00EF079D">
                <w:rPr>
                  <w:lang w:eastAsia="en-GB"/>
                </w:rPr>
                <w:t>DC_EmbedNR_RRCRecon</w:t>
              </w:r>
              <w:proofErr w:type="spellEnd"/>
              <w:r w:rsidRPr="00EF079D">
                <w:rPr>
                  <w:lang w:eastAsia="en-GB"/>
                </w:rPr>
                <w:t>.</w:t>
              </w:r>
            </w:ins>
          </w:p>
          <w:p w:rsidR="00761D7E" w:rsidRDefault="00761D7E" w:rsidP="00551024">
            <w:pPr>
              <w:pStyle w:val="TAN"/>
              <w:rPr>
                <w:ins w:id="475" w:author="Liubing (Leo)" w:date="2021-02-25T10:17:00Z"/>
                <w:i/>
                <w:color w:val="000000"/>
                <w:lang w:eastAsia="en-GB"/>
              </w:rPr>
            </w:pPr>
            <w:ins w:id="476" w:author="Liubing (Leo)" w:date="2020-10-31T14:39:00Z">
              <w:r w:rsidRPr="00EF079D">
                <w:rPr>
                  <w:lang w:eastAsia="en-GB"/>
                </w:rPr>
                <w:t>Note 2:</w:t>
              </w:r>
              <w:r w:rsidRPr="00EF079D">
                <w:rPr>
                  <w:lang w:eastAsia="en-GB"/>
                </w:rPr>
                <w:tab/>
                <w:t xml:space="preserve">For EN-DC the NR </w:t>
              </w:r>
              <w:proofErr w:type="spellStart"/>
              <w:r w:rsidRPr="00EF079D">
                <w:rPr>
                  <w:i/>
                  <w:color w:val="000000"/>
                  <w:lang w:eastAsia="en-GB"/>
                </w:rPr>
                <w:t>RRCReconfigurationComplete</w:t>
              </w:r>
              <w:proofErr w:type="spellEnd"/>
              <w:r w:rsidRPr="00EF079D">
                <w:rPr>
                  <w:lang w:eastAsia="en-GB"/>
                </w:rPr>
                <w:t xml:space="preserve"> message is contained in </w:t>
              </w:r>
              <w:proofErr w:type="spellStart"/>
              <w:r w:rsidRPr="00EF079D">
                <w:rPr>
                  <w:i/>
                  <w:color w:val="000000"/>
                  <w:lang w:eastAsia="en-GB"/>
                </w:rPr>
                <w:t>RRCConnectionReconfigurationCom</w:t>
              </w:r>
              <w:bookmarkStart w:id="477" w:name="_GoBack"/>
              <w:bookmarkEnd w:id="477"/>
              <w:r w:rsidRPr="00EF079D">
                <w:rPr>
                  <w:i/>
                  <w:color w:val="000000"/>
                  <w:lang w:eastAsia="en-GB"/>
                </w:rPr>
                <w:t>plete</w:t>
              </w:r>
              <w:proofErr w:type="spellEnd"/>
              <w:r w:rsidRPr="00EF079D">
                <w:rPr>
                  <w:i/>
                  <w:color w:val="000000"/>
                  <w:lang w:eastAsia="en-GB"/>
                </w:rPr>
                <w:t>.</w:t>
              </w:r>
            </w:ins>
          </w:p>
          <w:p w:rsidR="002D6165" w:rsidRPr="002D6165" w:rsidRDefault="002D6165" w:rsidP="00551024">
            <w:pPr>
              <w:pStyle w:val="TAN"/>
              <w:rPr>
                <w:ins w:id="478" w:author="Liubing (Leo)" w:date="2020-10-31T14:39:00Z"/>
                <w:i/>
                <w:color w:val="000000"/>
                <w:lang w:eastAsia="en-GB"/>
              </w:rPr>
            </w:pPr>
            <w:ins w:id="479" w:author="Liubing (Leo)" w:date="2021-02-25T10:17:00Z">
              <w:r>
                <w:rPr>
                  <w:lang w:eastAsia="en-GB"/>
                </w:rPr>
                <w:t>Note 3:</w:t>
              </w:r>
              <w:r w:rsidRPr="00EF079D">
                <w:rPr>
                  <w:lang w:eastAsia="en-GB"/>
                </w:rPr>
                <w:tab/>
              </w:r>
              <w:r>
                <w:t>T</w:t>
              </w:r>
              <w:r w:rsidRPr="00EF079D">
                <w:t>he UL grant</w:t>
              </w:r>
              <w:r w:rsidRPr="00EF079D">
                <w:rPr>
                  <w:lang w:eastAsia="zh-CN"/>
                </w:rPr>
                <w:t xml:space="preserve"> slot is equal to the configured slot in step 8</w:t>
              </w:r>
            </w:ins>
            <w:ins w:id="480" w:author="Liubing (Leo)" w:date="2021-02-25T10:18:00Z">
              <w:r>
                <w:rPr>
                  <w:i/>
                  <w:color w:val="000000"/>
                  <w:lang w:eastAsia="en-GB"/>
                </w:rPr>
                <w:t>.</w:t>
              </w:r>
            </w:ins>
          </w:p>
        </w:tc>
      </w:tr>
    </w:tbl>
    <w:p w:rsidR="00761D7E" w:rsidRPr="00EF079D" w:rsidRDefault="00761D7E" w:rsidP="00761D7E">
      <w:pPr>
        <w:overflowPunct w:val="0"/>
        <w:autoSpaceDE w:val="0"/>
        <w:autoSpaceDN w:val="0"/>
        <w:adjustRightInd w:val="0"/>
        <w:textAlignment w:val="baseline"/>
        <w:rPr>
          <w:ins w:id="481" w:author="Liubing (Leo)" w:date="2020-10-29T12:17:00Z"/>
          <w:lang w:eastAsia="sv-SE"/>
        </w:rPr>
      </w:pPr>
    </w:p>
    <w:p w:rsidR="00761D7E" w:rsidRPr="00EF079D" w:rsidRDefault="00DA7399" w:rsidP="00676CB4">
      <w:pPr>
        <w:pStyle w:val="H6"/>
        <w:rPr>
          <w:ins w:id="482" w:author="Liubing (Leo)" w:date="2020-10-29T12:17:00Z"/>
          <w:lang w:eastAsia="en-GB"/>
        </w:rPr>
      </w:pPr>
      <w:ins w:id="483" w:author="Liubing (Leo)" w:date="2021-01-25T20:08:00Z">
        <w:r w:rsidRPr="00EF079D">
          <w:rPr>
            <w:lang w:eastAsia="en-GB"/>
          </w:rPr>
          <w:lastRenderedPageBreak/>
          <w:t>7.1.1.3.11</w:t>
        </w:r>
      </w:ins>
      <w:ins w:id="484" w:author="Liubing (Leo)" w:date="2020-10-29T12:17:00Z">
        <w:r w:rsidR="00761D7E" w:rsidRPr="00EF079D">
          <w:rPr>
            <w:lang w:eastAsia="en-GB"/>
          </w:rPr>
          <w:t>.3.3</w:t>
        </w:r>
        <w:r w:rsidR="00761D7E" w:rsidRPr="00EF079D">
          <w:rPr>
            <w:lang w:eastAsia="en-GB"/>
          </w:rPr>
          <w:tab/>
          <w:t>Specific message contents</w:t>
        </w:r>
      </w:ins>
    </w:p>
    <w:p w:rsidR="00761D7E" w:rsidRPr="00EF079D" w:rsidRDefault="00761D7E" w:rsidP="00C3353F">
      <w:pPr>
        <w:pStyle w:val="TH"/>
        <w:rPr>
          <w:ins w:id="485" w:author="Liubing (Leo)" w:date="2020-10-31T11:18:00Z"/>
          <w:lang w:eastAsia="en-GB"/>
        </w:rPr>
      </w:pPr>
      <w:ins w:id="486" w:author="Liubing (Leo)" w:date="2020-10-31T11:18:00Z">
        <w:r w:rsidRPr="00EF079D">
          <w:rPr>
            <w:lang w:eastAsia="en-GB"/>
          </w:rPr>
          <w:t xml:space="preserve">Table </w:t>
        </w:r>
      </w:ins>
      <w:ins w:id="487" w:author="Liubing (Leo)" w:date="2021-01-25T20:08:00Z">
        <w:r w:rsidR="00DA7399" w:rsidRPr="00EF079D">
          <w:rPr>
            <w:lang w:eastAsia="en-GB"/>
          </w:rPr>
          <w:t>7.1.1.3.11</w:t>
        </w:r>
      </w:ins>
      <w:ins w:id="488" w:author="Liubing (Leo)" w:date="2020-10-31T11:18:00Z">
        <w:r w:rsidRPr="00EF079D">
          <w:rPr>
            <w:lang w:eastAsia="en-GB"/>
          </w:rPr>
          <w:t xml:space="preserve">.3.3-1: </w:t>
        </w:r>
        <w:proofErr w:type="spellStart"/>
        <w:r w:rsidRPr="00EF079D">
          <w:rPr>
            <w:i/>
            <w:lang w:eastAsia="en-GB"/>
          </w:rPr>
          <w:t>RRCReconfiguration</w:t>
        </w:r>
        <w:proofErr w:type="spellEnd"/>
        <w:r w:rsidRPr="00EF079D">
          <w:rPr>
            <w:i/>
            <w:lang w:eastAsia="en-GB"/>
          </w:rPr>
          <w:t xml:space="preserve"> </w:t>
        </w:r>
        <w:r w:rsidRPr="00EF079D">
          <w:rPr>
            <w:lang w:eastAsia="en-GB"/>
          </w:rPr>
          <w:t xml:space="preserve">(step </w:t>
        </w:r>
      </w:ins>
      <w:ins w:id="489" w:author="Thiruvathirai Ramakrishnan 1UK5" w:date="2021-02-24T14:08:00Z">
        <w:r w:rsidR="00477DF0" w:rsidRPr="00EF079D">
          <w:rPr>
            <w:lang w:eastAsia="en-GB"/>
          </w:rPr>
          <w:t>1</w:t>
        </w:r>
      </w:ins>
      <w:ins w:id="490" w:author="Liubing (Leo)" w:date="2020-10-31T11:18:00Z">
        <w:r w:rsidRPr="00EF079D">
          <w:rPr>
            <w:rFonts w:hint="eastAsia"/>
            <w:lang w:eastAsia="en-GB"/>
          </w:rPr>
          <w:t xml:space="preserve">, Table </w:t>
        </w:r>
      </w:ins>
      <w:ins w:id="491" w:author="Liubing (Leo)" w:date="2021-01-25T20:08:00Z">
        <w:r w:rsidR="00DA7399" w:rsidRPr="00EF079D">
          <w:rPr>
            <w:lang w:eastAsia="en-GB"/>
          </w:rPr>
          <w:t>7.1.1.3.11</w:t>
        </w:r>
      </w:ins>
      <w:ins w:id="492" w:author="Liubing (Leo)" w:date="2020-10-31T11:22:00Z">
        <w:r w:rsidRPr="00EF079D">
          <w:rPr>
            <w:lang w:eastAsia="en-GB"/>
          </w:rPr>
          <w:t>.3.2-1</w:t>
        </w:r>
      </w:ins>
      <w:ins w:id="493" w:author="Liubing (Leo)" w:date="2020-10-31T11:18:00Z">
        <w:r w:rsidRPr="00EF079D">
          <w:rPr>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61D7E" w:rsidRPr="00EF079D" w:rsidTr="00BB23F2">
        <w:trPr>
          <w:ins w:id="494" w:author="Liubing (Leo)" w:date="2020-10-31T11:18:00Z"/>
        </w:trPr>
        <w:tc>
          <w:tcPr>
            <w:tcW w:w="9747" w:type="dxa"/>
            <w:gridSpan w:val="4"/>
          </w:tcPr>
          <w:p w:rsidR="00761D7E" w:rsidRPr="00EF079D" w:rsidRDefault="00761D7E" w:rsidP="00C3353F">
            <w:pPr>
              <w:pStyle w:val="TAL"/>
              <w:rPr>
                <w:ins w:id="495" w:author="Liubing (Leo)" w:date="2020-10-31T11:18:00Z"/>
              </w:rPr>
            </w:pPr>
            <w:ins w:id="496" w:author="Liubing (Leo)" w:date="2020-10-31T11:18:00Z">
              <w:r w:rsidRPr="00EF079D">
                <w:t>Derivation path: 38.508-1 [4], Table 4.6.1-13</w:t>
              </w:r>
            </w:ins>
          </w:p>
        </w:tc>
      </w:tr>
      <w:tr w:rsidR="00761D7E" w:rsidRPr="00EF079D" w:rsidTr="00BB23F2">
        <w:trPr>
          <w:ins w:id="497" w:author="Liubing (Leo)" w:date="2020-10-31T11:18:00Z"/>
        </w:trPr>
        <w:tc>
          <w:tcPr>
            <w:tcW w:w="4535" w:type="dxa"/>
          </w:tcPr>
          <w:p w:rsidR="00761D7E" w:rsidRPr="00EF079D" w:rsidRDefault="00761D7E" w:rsidP="00C3353F">
            <w:pPr>
              <w:pStyle w:val="TAH"/>
              <w:rPr>
                <w:ins w:id="498" w:author="Liubing (Leo)" w:date="2020-10-31T11:18:00Z"/>
              </w:rPr>
            </w:pPr>
            <w:ins w:id="499" w:author="Liubing (Leo)" w:date="2020-10-31T11:18:00Z">
              <w:r w:rsidRPr="00EF079D">
                <w:t>Information Element</w:t>
              </w:r>
            </w:ins>
          </w:p>
        </w:tc>
        <w:tc>
          <w:tcPr>
            <w:tcW w:w="2267" w:type="dxa"/>
          </w:tcPr>
          <w:p w:rsidR="00761D7E" w:rsidRPr="00EF079D" w:rsidRDefault="00761D7E" w:rsidP="00C3353F">
            <w:pPr>
              <w:pStyle w:val="TAH"/>
              <w:rPr>
                <w:ins w:id="500" w:author="Liubing (Leo)" w:date="2020-10-31T11:18:00Z"/>
              </w:rPr>
            </w:pPr>
            <w:ins w:id="501" w:author="Liubing (Leo)" w:date="2020-10-31T11:18:00Z">
              <w:r w:rsidRPr="00EF079D">
                <w:t>Value/remark</w:t>
              </w:r>
            </w:ins>
          </w:p>
        </w:tc>
        <w:tc>
          <w:tcPr>
            <w:tcW w:w="1811" w:type="dxa"/>
          </w:tcPr>
          <w:p w:rsidR="00761D7E" w:rsidRPr="00EF079D" w:rsidRDefault="00761D7E" w:rsidP="00C3353F">
            <w:pPr>
              <w:pStyle w:val="TAH"/>
              <w:rPr>
                <w:ins w:id="502" w:author="Liubing (Leo)" w:date="2020-10-31T11:18:00Z"/>
              </w:rPr>
            </w:pPr>
            <w:ins w:id="503" w:author="Liubing (Leo)" w:date="2020-10-31T11:18:00Z">
              <w:r w:rsidRPr="00EF079D">
                <w:t>Comment</w:t>
              </w:r>
            </w:ins>
          </w:p>
        </w:tc>
        <w:tc>
          <w:tcPr>
            <w:tcW w:w="1134" w:type="dxa"/>
          </w:tcPr>
          <w:p w:rsidR="00761D7E" w:rsidRPr="00EF079D" w:rsidRDefault="00761D7E" w:rsidP="00C3353F">
            <w:pPr>
              <w:pStyle w:val="TAH"/>
              <w:rPr>
                <w:ins w:id="504" w:author="Liubing (Leo)" w:date="2020-10-31T11:18:00Z"/>
              </w:rPr>
            </w:pPr>
            <w:ins w:id="505" w:author="Liubing (Leo)" w:date="2020-10-31T11:18:00Z">
              <w:r w:rsidRPr="00EF079D">
                <w:t>Condition</w:t>
              </w:r>
            </w:ins>
          </w:p>
        </w:tc>
      </w:tr>
      <w:tr w:rsidR="00761D7E" w:rsidRPr="00EF079D" w:rsidTr="00BB23F2">
        <w:trPr>
          <w:ins w:id="506" w:author="Liubing (Leo)" w:date="2020-10-31T11:18:00Z"/>
        </w:trPr>
        <w:tc>
          <w:tcPr>
            <w:tcW w:w="4535" w:type="dxa"/>
          </w:tcPr>
          <w:p w:rsidR="00761D7E" w:rsidRPr="00EF079D" w:rsidRDefault="00761D7E" w:rsidP="00C3353F">
            <w:pPr>
              <w:pStyle w:val="TAL"/>
              <w:rPr>
                <w:ins w:id="507" w:author="Liubing (Leo)" w:date="2020-10-31T11:18:00Z"/>
              </w:rPr>
            </w:pPr>
            <w:proofErr w:type="spellStart"/>
            <w:ins w:id="508" w:author="Liubing (Leo)" w:date="2020-10-31T11:18:00Z">
              <w:r w:rsidRPr="00EF079D">
                <w:t>RRCReconfiguration</w:t>
              </w:r>
              <w:proofErr w:type="spellEnd"/>
              <w:r w:rsidRPr="00EF079D">
                <w:t xml:space="preserve"> ::= SEQUENCE {</w:t>
              </w:r>
            </w:ins>
          </w:p>
        </w:tc>
        <w:tc>
          <w:tcPr>
            <w:tcW w:w="2267" w:type="dxa"/>
          </w:tcPr>
          <w:p w:rsidR="00761D7E" w:rsidRPr="00EF079D" w:rsidRDefault="00761D7E" w:rsidP="00C3353F">
            <w:pPr>
              <w:pStyle w:val="TAL"/>
              <w:rPr>
                <w:ins w:id="509" w:author="Liubing (Leo)" w:date="2020-10-31T11:18:00Z"/>
              </w:rPr>
            </w:pPr>
          </w:p>
        </w:tc>
        <w:tc>
          <w:tcPr>
            <w:tcW w:w="1811" w:type="dxa"/>
          </w:tcPr>
          <w:p w:rsidR="00761D7E" w:rsidRPr="00EF079D" w:rsidRDefault="00761D7E" w:rsidP="00C3353F">
            <w:pPr>
              <w:pStyle w:val="TAL"/>
              <w:rPr>
                <w:ins w:id="510" w:author="Liubing (Leo)" w:date="2020-10-31T11:18:00Z"/>
              </w:rPr>
            </w:pPr>
          </w:p>
        </w:tc>
        <w:tc>
          <w:tcPr>
            <w:tcW w:w="1134" w:type="dxa"/>
          </w:tcPr>
          <w:p w:rsidR="00761D7E" w:rsidRPr="00EF079D" w:rsidRDefault="00761D7E" w:rsidP="00C3353F">
            <w:pPr>
              <w:pStyle w:val="TAL"/>
              <w:rPr>
                <w:ins w:id="511" w:author="Liubing (Leo)" w:date="2020-10-31T11:18:00Z"/>
              </w:rPr>
            </w:pPr>
          </w:p>
        </w:tc>
      </w:tr>
      <w:tr w:rsidR="00761D7E" w:rsidRPr="00EF079D" w:rsidTr="00BB23F2">
        <w:trPr>
          <w:ins w:id="512" w:author="Liubing (Leo)" w:date="2020-10-31T11:18:00Z"/>
        </w:trPr>
        <w:tc>
          <w:tcPr>
            <w:tcW w:w="4535" w:type="dxa"/>
          </w:tcPr>
          <w:p w:rsidR="00761D7E" w:rsidRPr="00EF079D" w:rsidRDefault="00761D7E" w:rsidP="00C3353F">
            <w:pPr>
              <w:pStyle w:val="TAL"/>
              <w:rPr>
                <w:ins w:id="513" w:author="Liubing (Leo)" w:date="2020-10-31T11:18:00Z"/>
              </w:rPr>
            </w:pPr>
            <w:ins w:id="514" w:author="Liubing (Leo)" w:date="2020-10-31T11:18:00Z">
              <w:r w:rsidRPr="00EF079D">
                <w:t xml:space="preserve">  </w:t>
              </w:r>
              <w:proofErr w:type="spellStart"/>
              <w:r w:rsidRPr="00EF079D">
                <w:t>criticalExtensions</w:t>
              </w:r>
              <w:proofErr w:type="spellEnd"/>
              <w:r w:rsidRPr="00EF079D">
                <w:t xml:space="preserve"> CHOICE {</w:t>
              </w:r>
            </w:ins>
          </w:p>
        </w:tc>
        <w:tc>
          <w:tcPr>
            <w:tcW w:w="2267" w:type="dxa"/>
          </w:tcPr>
          <w:p w:rsidR="00761D7E" w:rsidRPr="00EF079D" w:rsidRDefault="00761D7E" w:rsidP="00C3353F">
            <w:pPr>
              <w:pStyle w:val="TAL"/>
              <w:rPr>
                <w:ins w:id="515" w:author="Liubing (Leo)" w:date="2020-10-31T11:18:00Z"/>
              </w:rPr>
            </w:pPr>
          </w:p>
        </w:tc>
        <w:tc>
          <w:tcPr>
            <w:tcW w:w="1811" w:type="dxa"/>
          </w:tcPr>
          <w:p w:rsidR="00761D7E" w:rsidRPr="00EF079D" w:rsidRDefault="00761D7E" w:rsidP="00C3353F">
            <w:pPr>
              <w:pStyle w:val="TAL"/>
              <w:rPr>
                <w:ins w:id="516" w:author="Liubing (Leo)" w:date="2020-10-31T11:18:00Z"/>
              </w:rPr>
            </w:pPr>
          </w:p>
        </w:tc>
        <w:tc>
          <w:tcPr>
            <w:tcW w:w="1134" w:type="dxa"/>
          </w:tcPr>
          <w:p w:rsidR="00761D7E" w:rsidRPr="00EF079D" w:rsidRDefault="00761D7E" w:rsidP="00C3353F">
            <w:pPr>
              <w:pStyle w:val="TAL"/>
              <w:rPr>
                <w:ins w:id="517" w:author="Liubing (Leo)" w:date="2020-10-31T11:18:00Z"/>
              </w:rPr>
            </w:pPr>
          </w:p>
        </w:tc>
      </w:tr>
      <w:tr w:rsidR="00761D7E" w:rsidRPr="00EF079D" w:rsidTr="00BB23F2">
        <w:trPr>
          <w:ins w:id="518" w:author="Liubing (Leo)" w:date="2020-10-31T11:18:00Z"/>
        </w:trPr>
        <w:tc>
          <w:tcPr>
            <w:tcW w:w="4535" w:type="dxa"/>
            <w:tcBorders>
              <w:bottom w:val="single" w:sz="4" w:space="0" w:color="auto"/>
            </w:tcBorders>
          </w:tcPr>
          <w:p w:rsidR="00761D7E" w:rsidRPr="00EF079D" w:rsidRDefault="00761D7E" w:rsidP="00C3353F">
            <w:pPr>
              <w:pStyle w:val="TAL"/>
              <w:rPr>
                <w:ins w:id="519" w:author="Liubing (Leo)" w:date="2020-10-31T11:18:00Z"/>
              </w:rPr>
            </w:pPr>
            <w:ins w:id="520" w:author="Liubing (Leo)" w:date="2020-10-31T11:18:00Z">
              <w:r w:rsidRPr="00EF079D">
                <w:t xml:space="preserve">    </w:t>
              </w:r>
              <w:proofErr w:type="spellStart"/>
              <w:r w:rsidRPr="00EF079D">
                <w:t>rrcReconfiguration</w:t>
              </w:r>
              <w:proofErr w:type="spellEnd"/>
              <w:r w:rsidRPr="00EF079D">
                <w:t xml:space="preserve"> SEQUENCE {</w:t>
              </w:r>
            </w:ins>
          </w:p>
        </w:tc>
        <w:tc>
          <w:tcPr>
            <w:tcW w:w="2267" w:type="dxa"/>
          </w:tcPr>
          <w:p w:rsidR="00761D7E" w:rsidRPr="00EF079D" w:rsidRDefault="00761D7E" w:rsidP="00C3353F">
            <w:pPr>
              <w:pStyle w:val="TAL"/>
              <w:rPr>
                <w:ins w:id="521" w:author="Liubing (Leo)" w:date="2020-10-31T11:18:00Z"/>
              </w:rPr>
            </w:pPr>
          </w:p>
        </w:tc>
        <w:tc>
          <w:tcPr>
            <w:tcW w:w="1811" w:type="dxa"/>
          </w:tcPr>
          <w:p w:rsidR="00761D7E" w:rsidRPr="00EF079D" w:rsidRDefault="00761D7E" w:rsidP="00C3353F">
            <w:pPr>
              <w:pStyle w:val="TAL"/>
              <w:rPr>
                <w:ins w:id="522" w:author="Liubing (Leo)" w:date="2020-10-31T11:18:00Z"/>
              </w:rPr>
            </w:pPr>
          </w:p>
        </w:tc>
        <w:tc>
          <w:tcPr>
            <w:tcW w:w="1134" w:type="dxa"/>
          </w:tcPr>
          <w:p w:rsidR="00761D7E" w:rsidRPr="00EF079D" w:rsidRDefault="00761D7E" w:rsidP="00C3353F">
            <w:pPr>
              <w:pStyle w:val="TAL"/>
              <w:rPr>
                <w:ins w:id="523" w:author="Liubing (Leo)" w:date="2020-10-31T11:18:00Z"/>
              </w:rPr>
            </w:pPr>
          </w:p>
        </w:tc>
      </w:tr>
      <w:tr w:rsidR="00761D7E" w:rsidRPr="00EF079D" w:rsidTr="00BB23F2">
        <w:trPr>
          <w:ins w:id="524" w:author="Liubing (Leo)" w:date="2020-10-31T11:18:00Z"/>
        </w:trPr>
        <w:tc>
          <w:tcPr>
            <w:tcW w:w="4535" w:type="dxa"/>
            <w:tcBorders>
              <w:bottom w:val="single" w:sz="4" w:space="0" w:color="auto"/>
            </w:tcBorders>
          </w:tcPr>
          <w:p w:rsidR="00761D7E" w:rsidRPr="00EF079D" w:rsidRDefault="00761D7E" w:rsidP="00C3353F">
            <w:pPr>
              <w:pStyle w:val="TAL"/>
              <w:rPr>
                <w:ins w:id="525" w:author="Liubing (Leo)" w:date="2020-10-31T11:18:00Z"/>
              </w:rPr>
            </w:pPr>
            <w:ins w:id="526" w:author="Liubing (Leo)" w:date="2020-10-31T11:18:00Z">
              <w:r w:rsidRPr="00EF079D">
                <w:t xml:space="preserve">      </w:t>
              </w:r>
              <w:proofErr w:type="spellStart"/>
              <w:r w:rsidRPr="00EF079D">
                <w:t>secondaryCellGroup</w:t>
              </w:r>
              <w:proofErr w:type="spellEnd"/>
            </w:ins>
          </w:p>
        </w:tc>
        <w:tc>
          <w:tcPr>
            <w:tcW w:w="2267" w:type="dxa"/>
          </w:tcPr>
          <w:p w:rsidR="00761D7E" w:rsidRPr="00EF079D" w:rsidRDefault="00761D7E" w:rsidP="00C3353F">
            <w:pPr>
              <w:pStyle w:val="TAL"/>
              <w:rPr>
                <w:ins w:id="527" w:author="Liubing (Leo)" w:date="2020-10-31T11:18:00Z"/>
              </w:rPr>
            </w:pPr>
            <w:proofErr w:type="spellStart"/>
            <w:ins w:id="528" w:author="Liubing (Leo)" w:date="2020-10-31T11:18:00Z">
              <w:r w:rsidRPr="00EF079D">
                <w:t>CellGroupConfig</w:t>
              </w:r>
              <w:proofErr w:type="spellEnd"/>
            </w:ins>
          </w:p>
        </w:tc>
        <w:tc>
          <w:tcPr>
            <w:tcW w:w="1811" w:type="dxa"/>
          </w:tcPr>
          <w:p w:rsidR="00761D7E" w:rsidRPr="00EF079D" w:rsidRDefault="00761D7E" w:rsidP="00C3353F">
            <w:pPr>
              <w:pStyle w:val="TAL"/>
              <w:rPr>
                <w:ins w:id="529" w:author="Liubing (Leo)" w:date="2020-10-31T11:18:00Z"/>
                <w:lang w:eastAsia="zh-CN"/>
              </w:rPr>
            </w:pPr>
            <w:ins w:id="530" w:author="Liubing (Leo)" w:date="2020-10-31T11:18:00Z">
              <w:r w:rsidRPr="00EF079D">
                <w:rPr>
                  <w:lang w:eastAsia="zh-CN"/>
                </w:rPr>
                <w:t xml:space="preserve">OCTET STRING (CONTAINING </w:t>
              </w:r>
              <w:proofErr w:type="spellStart"/>
              <w:r w:rsidRPr="00EF079D">
                <w:rPr>
                  <w:lang w:eastAsia="zh-CN"/>
                </w:rPr>
                <w:t>CellGroupConfig</w:t>
              </w:r>
              <w:proofErr w:type="spellEnd"/>
              <w:r w:rsidRPr="00EF079D">
                <w:rPr>
                  <w:lang w:eastAsia="zh-CN"/>
                </w:rPr>
                <w:t>)</w:t>
              </w:r>
            </w:ins>
          </w:p>
        </w:tc>
        <w:tc>
          <w:tcPr>
            <w:tcW w:w="1134" w:type="dxa"/>
          </w:tcPr>
          <w:p w:rsidR="00761D7E" w:rsidRPr="00EF079D" w:rsidRDefault="00761D7E" w:rsidP="00C3353F">
            <w:pPr>
              <w:pStyle w:val="TAL"/>
              <w:rPr>
                <w:ins w:id="531" w:author="Liubing (Leo)" w:date="2020-10-31T11:18:00Z"/>
                <w:lang w:eastAsia="zh-CN"/>
              </w:rPr>
            </w:pPr>
            <w:ins w:id="532" w:author="Liubing (Leo)" w:date="2020-10-31T11:18:00Z">
              <w:r w:rsidRPr="00EF079D">
                <w:rPr>
                  <w:lang w:eastAsia="zh-CN"/>
                </w:rPr>
                <w:t>EN-DC</w:t>
              </w:r>
            </w:ins>
          </w:p>
        </w:tc>
      </w:tr>
      <w:tr w:rsidR="00761D7E" w:rsidRPr="00EF079D" w:rsidTr="00BB23F2">
        <w:trPr>
          <w:ins w:id="533" w:author="Liubing (Leo)" w:date="2020-10-31T11:18:00Z"/>
        </w:trPr>
        <w:tc>
          <w:tcPr>
            <w:tcW w:w="4535" w:type="dxa"/>
            <w:tcBorders>
              <w:bottom w:val="single" w:sz="4" w:space="0" w:color="auto"/>
            </w:tcBorders>
          </w:tcPr>
          <w:p w:rsidR="00761D7E" w:rsidRPr="00EF079D" w:rsidRDefault="00761D7E" w:rsidP="00C3353F">
            <w:pPr>
              <w:pStyle w:val="TAL"/>
              <w:rPr>
                <w:ins w:id="534" w:author="Liubing (Leo)" w:date="2020-10-31T11:18:00Z"/>
                <w:lang w:eastAsia="en-GB"/>
              </w:rPr>
            </w:pPr>
            <w:ins w:id="535" w:author="Liubing (Leo)" w:date="2020-10-31T11:18:00Z">
              <w:r w:rsidRPr="00EF079D">
                <w:rPr>
                  <w:lang w:eastAsia="en-GB"/>
                </w:rPr>
                <w:t xml:space="preserve">      </w:t>
              </w:r>
              <w:proofErr w:type="spellStart"/>
              <w:r w:rsidRPr="00EF079D">
                <w:rPr>
                  <w:lang w:eastAsia="en-GB"/>
                </w:rPr>
                <w:t>nonCriticalExtension</w:t>
              </w:r>
              <w:proofErr w:type="spellEnd"/>
              <w:r w:rsidRPr="00EF079D">
                <w:rPr>
                  <w:lang w:eastAsia="en-GB"/>
                </w:rPr>
                <w:t xml:space="preserve"> := SEQUENCE{</w:t>
              </w:r>
            </w:ins>
          </w:p>
        </w:tc>
        <w:tc>
          <w:tcPr>
            <w:tcW w:w="2267" w:type="dxa"/>
          </w:tcPr>
          <w:p w:rsidR="00761D7E" w:rsidRPr="00EF079D" w:rsidRDefault="00761D7E" w:rsidP="00C3353F">
            <w:pPr>
              <w:pStyle w:val="TAL"/>
              <w:rPr>
                <w:ins w:id="536" w:author="Liubing (Leo)" w:date="2020-10-31T11:18:00Z"/>
                <w:lang w:eastAsia="en-GB"/>
              </w:rPr>
            </w:pPr>
          </w:p>
        </w:tc>
        <w:tc>
          <w:tcPr>
            <w:tcW w:w="1811" w:type="dxa"/>
          </w:tcPr>
          <w:p w:rsidR="00761D7E" w:rsidRPr="00EF079D" w:rsidRDefault="00761D7E" w:rsidP="00C3353F">
            <w:pPr>
              <w:pStyle w:val="TAL"/>
              <w:rPr>
                <w:ins w:id="537" w:author="Liubing (Leo)" w:date="2020-10-31T11:18:00Z"/>
                <w:lang w:eastAsia="en-GB"/>
              </w:rPr>
            </w:pPr>
          </w:p>
        </w:tc>
        <w:tc>
          <w:tcPr>
            <w:tcW w:w="1134" w:type="dxa"/>
          </w:tcPr>
          <w:p w:rsidR="00761D7E" w:rsidRPr="00EF079D" w:rsidRDefault="00761D7E" w:rsidP="00C3353F">
            <w:pPr>
              <w:pStyle w:val="TAL"/>
              <w:rPr>
                <w:ins w:id="538" w:author="Liubing (Leo)" w:date="2020-10-31T11:18:00Z"/>
                <w:lang w:eastAsia="zh-CN"/>
              </w:rPr>
            </w:pPr>
            <w:ins w:id="539" w:author="Liubing (Leo)" w:date="2020-10-31T11:18:00Z">
              <w:r w:rsidRPr="00EF079D">
                <w:rPr>
                  <w:lang w:eastAsia="zh-CN"/>
                </w:rPr>
                <w:t>NR</w:t>
              </w:r>
            </w:ins>
          </w:p>
        </w:tc>
      </w:tr>
      <w:tr w:rsidR="00761D7E" w:rsidRPr="00EF079D" w:rsidTr="00BB23F2">
        <w:trPr>
          <w:ins w:id="540" w:author="Liubing (Leo)" w:date="2020-10-31T11:18:00Z"/>
        </w:trPr>
        <w:tc>
          <w:tcPr>
            <w:tcW w:w="4535" w:type="dxa"/>
            <w:tcBorders>
              <w:bottom w:val="single" w:sz="4" w:space="0" w:color="auto"/>
            </w:tcBorders>
          </w:tcPr>
          <w:p w:rsidR="00761D7E" w:rsidRPr="00EF079D" w:rsidRDefault="00761D7E" w:rsidP="00C3353F">
            <w:pPr>
              <w:pStyle w:val="TAL"/>
              <w:rPr>
                <w:ins w:id="541" w:author="Liubing (Leo)" w:date="2020-10-31T11:18:00Z"/>
                <w:lang w:eastAsia="zh-CN"/>
              </w:rPr>
            </w:pPr>
            <w:ins w:id="542" w:author="Liubing (Leo)" w:date="2020-10-31T11:18:00Z">
              <w:r w:rsidRPr="00EF079D">
                <w:rPr>
                  <w:lang w:eastAsia="zh-CN"/>
                </w:rPr>
                <w:t xml:space="preserve">        </w:t>
              </w:r>
              <w:proofErr w:type="spellStart"/>
              <w:r w:rsidRPr="00EF079D">
                <w:rPr>
                  <w:lang w:eastAsia="zh-CN"/>
                </w:rPr>
                <w:t>masterCellGroup</w:t>
              </w:r>
              <w:proofErr w:type="spellEnd"/>
            </w:ins>
          </w:p>
        </w:tc>
        <w:tc>
          <w:tcPr>
            <w:tcW w:w="2267" w:type="dxa"/>
          </w:tcPr>
          <w:p w:rsidR="00761D7E" w:rsidRPr="00EF079D" w:rsidRDefault="00761D7E" w:rsidP="00C3353F">
            <w:pPr>
              <w:pStyle w:val="TAL"/>
              <w:rPr>
                <w:ins w:id="543" w:author="Liubing (Leo)" w:date="2020-10-31T11:18:00Z"/>
                <w:lang w:eastAsia="zh-CN"/>
              </w:rPr>
            </w:pPr>
            <w:proofErr w:type="spellStart"/>
            <w:ins w:id="544" w:author="Liubing (Leo)" w:date="2020-10-31T11:18:00Z">
              <w:r w:rsidRPr="00EF079D">
                <w:rPr>
                  <w:lang w:eastAsia="zh-CN"/>
                </w:rPr>
                <w:t>CellGroupConfig</w:t>
              </w:r>
              <w:proofErr w:type="spellEnd"/>
            </w:ins>
          </w:p>
        </w:tc>
        <w:tc>
          <w:tcPr>
            <w:tcW w:w="1811" w:type="dxa"/>
          </w:tcPr>
          <w:p w:rsidR="00761D7E" w:rsidRPr="00EF079D" w:rsidRDefault="00761D7E" w:rsidP="00C3353F">
            <w:pPr>
              <w:pStyle w:val="TAL"/>
              <w:rPr>
                <w:ins w:id="545" w:author="Liubing (Leo)" w:date="2020-10-31T11:18:00Z"/>
                <w:lang w:eastAsia="en-GB"/>
              </w:rPr>
            </w:pPr>
            <w:ins w:id="546" w:author="Liubing (Leo)" w:date="2020-10-31T11:18:00Z">
              <w:r w:rsidRPr="00EF079D">
                <w:rPr>
                  <w:lang w:eastAsia="zh-CN"/>
                </w:rPr>
                <w:t xml:space="preserve">OCTET STRING (CONTAINING </w:t>
              </w:r>
              <w:proofErr w:type="spellStart"/>
              <w:r w:rsidRPr="00EF079D">
                <w:rPr>
                  <w:lang w:eastAsia="zh-CN"/>
                </w:rPr>
                <w:t>CellGroupConfig</w:t>
              </w:r>
              <w:proofErr w:type="spellEnd"/>
              <w:r w:rsidRPr="00EF079D">
                <w:rPr>
                  <w:lang w:eastAsia="zh-CN"/>
                </w:rPr>
                <w:t>)</w:t>
              </w:r>
            </w:ins>
          </w:p>
        </w:tc>
        <w:tc>
          <w:tcPr>
            <w:tcW w:w="1134" w:type="dxa"/>
          </w:tcPr>
          <w:p w:rsidR="00761D7E" w:rsidRPr="00EF079D" w:rsidRDefault="00761D7E" w:rsidP="00C3353F">
            <w:pPr>
              <w:pStyle w:val="TAL"/>
              <w:rPr>
                <w:ins w:id="547" w:author="Liubing (Leo)" w:date="2020-10-31T11:18:00Z"/>
                <w:lang w:eastAsia="en-GB"/>
              </w:rPr>
            </w:pPr>
          </w:p>
        </w:tc>
      </w:tr>
      <w:tr w:rsidR="00761D7E" w:rsidRPr="00EF079D" w:rsidTr="00BB23F2">
        <w:trPr>
          <w:ins w:id="548" w:author="Liubing (Leo)" w:date="2020-10-31T11:18:00Z"/>
        </w:trPr>
        <w:tc>
          <w:tcPr>
            <w:tcW w:w="4535" w:type="dxa"/>
            <w:tcBorders>
              <w:bottom w:val="single" w:sz="4" w:space="0" w:color="auto"/>
            </w:tcBorders>
          </w:tcPr>
          <w:p w:rsidR="00761D7E" w:rsidRPr="00EF079D" w:rsidRDefault="00761D7E" w:rsidP="00C3353F">
            <w:pPr>
              <w:pStyle w:val="TAL"/>
              <w:rPr>
                <w:ins w:id="549" w:author="Liubing (Leo)" w:date="2020-10-31T11:18:00Z"/>
                <w:lang w:eastAsia="zh-CN"/>
              </w:rPr>
            </w:pPr>
            <w:ins w:id="550" w:author="Liubing (Leo)" w:date="2020-10-31T11:18:00Z">
              <w:r w:rsidRPr="00EF079D">
                <w:rPr>
                  <w:lang w:eastAsia="zh-CN"/>
                </w:rPr>
                <w:t xml:space="preserve">      }</w:t>
              </w:r>
            </w:ins>
          </w:p>
        </w:tc>
        <w:tc>
          <w:tcPr>
            <w:tcW w:w="2267" w:type="dxa"/>
          </w:tcPr>
          <w:p w:rsidR="00761D7E" w:rsidRPr="00EF079D" w:rsidRDefault="00761D7E" w:rsidP="00C3353F">
            <w:pPr>
              <w:pStyle w:val="TAL"/>
              <w:rPr>
                <w:ins w:id="551" w:author="Liubing (Leo)" w:date="2020-10-31T11:18:00Z"/>
                <w:lang w:eastAsia="en-GB"/>
              </w:rPr>
            </w:pPr>
          </w:p>
        </w:tc>
        <w:tc>
          <w:tcPr>
            <w:tcW w:w="1811" w:type="dxa"/>
          </w:tcPr>
          <w:p w:rsidR="00761D7E" w:rsidRPr="00EF079D" w:rsidRDefault="00761D7E" w:rsidP="00C3353F">
            <w:pPr>
              <w:pStyle w:val="TAL"/>
              <w:rPr>
                <w:ins w:id="552" w:author="Liubing (Leo)" w:date="2020-10-31T11:18:00Z"/>
                <w:lang w:eastAsia="en-GB"/>
              </w:rPr>
            </w:pPr>
          </w:p>
        </w:tc>
        <w:tc>
          <w:tcPr>
            <w:tcW w:w="1134" w:type="dxa"/>
          </w:tcPr>
          <w:p w:rsidR="00761D7E" w:rsidRPr="00EF079D" w:rsidRDefault="00761D7E" w:rsidP="00C3353F">
            <w:pPr>
              <w:pStyle w:val="TAL"/>
              <w:rPr>
                <w:ins w:id="553" w:author="Liubing (Leo)" w:date="2020-10-31T11:18:00Z"/>
                <w:lang w:eastAsia="en-GB"/>
              </w:rPr>
            </w:pPr>
          </w:p>
        </w:tc>
      </w:tr>
      <w:tr w:rsidR="00761D7E" w:rsidRPr="00EF079D" w:rsidTr="00BB23F2">
        <w:trPr>
          <w:ins w:id="554" w:author="Liubing (Leo)" w:date="2020-10-31T11:18:00Z"/>
        </w:trPr>
        <w:tc>
          <w:tcPr>
            <w:tcW w:w="4535" w:type="dxa"/>
            <w:tcBorders>
              <w:bottom w:val="single" w:sz="4" w:space="0" w:color="auto"/>
            </w:tcBorders>
          </w:tcPr>
          <w:p w:rsidR="00761D7E" w:rsidRPr="00EF079D" w:rsidRDefault="00761D7E" w:rsidP="00C3353F">
            <w:pPr>
              <w:pStyle w:val="TAL"/>
              <w:rPr>
                <w:ins w:id="555" w:author="Liubing (Leo)" w:date="2020-10-31T11:18:00Z"/>
              </w:rPr>
            </w:pPr>
            <w:ins w:id="556" w:author="Liubing (Leo)" w:date="2020-10-31T11:18:00Z">
              <w:r w:rsidRPr="00EF079D">
                <w:t xml:space="preserve">    }</w:t>
              </w:r>
            </w:ins>
          </w:p>
        </w:tc>
        <w:tc>
          <w:tcPr>
            <w:tcW w:w="2267" w:type="dxa"/>
          </w:tcPr>
          <w:p w:rsidR="00761D7E" w:rsidRPr="00EF079D" w:rsidRDefault="00761D7E" w:rsidP="00C3353F">
            <w:pPr>
              <w:pStyle w:val="TAL"/>
              <w:rPr>
                <w:ins w:id="557" w:author="Liubing (Leo)" w:date="2020-10-31T11:18:00Z"/>
              </w:rPr>
            </w:pPr>
          </w:p>
        </w:tc>
        <w:tc>
          <w:tcPr>
            <w:tcW w:w="1811" w:type="dxa"/>
          </w:tcPr>
          <w:p w:rsidR="00761D7E" w:rsidRPr="00EF079D" w:rsidRDefault="00761D7E" w:rsidP="00C3353F">
            <w:pPr>
              <w:pStyle w:val="TAL"/>
              <w:rPr>
                <w:ins w:id="558" w:author="Liubing (Leo)" w:date="2020-10-31T11:18:00Z"/>
              </w:rPr>
            </w:pPr>
          </w:p>
        </w:tc>
        <w:tc>
          <w:tcPr>
            <w:tcW w:w="1134" w:type="dxa"/>
          </w:tcPr>
          <w:p w:rsidR="00761D7E" w:rsidRPr="00EF079D" w:rsidRDefault="00761D7E" w:rsidP="00C3353F">
            <w:pPr>
              <w:pStyle w:val="TAL"/>
              <w:rPr>
                <w:ins w:id="559" w:author="Liubing (Leo)" w:date="2020-10-31T11:18:00Z"/>
              </w:rPr>
            </w:pPr>
          </w:p>
        </w:tc>
      </w:tr>
      <w:tr w:rsidR="00761D7E" w:rsidRPr="00EF079D" w:rsidTr="00BB23F2">
        <w:trPr>
          <w:ins w:id="560" w:author="Liubing (Leo)" w:date="2020-10-31T11:18:00Z"/>
        </w:trPr>
        <w:tc>
          <w:tcPr>
            <w:tcW w:w="4535" w:type="dxa"/>
            <w:tcBorders>
              <w:bottom w:val="single" w:sz="4" w:space="0" w:color="auto"/>
            </w:tcBorders>
          </w:tcPr>
          <w:p w:rsidR="00761D7E" w:rsidRPr="00EF079D" w:rsidRDefault="00761D7E" w:rsidP="00C3353F">
            <w:pPr>
              <w:pStyle w:val="TAL"/>
              <w:rPr>
                <w:ins w:id="561" w:author="Liubing (Leo)" w:date="2020-10-31T11:18:00Z"/>
              </w:rPr>
            </w:pPr>
            <w:ins w:id="562" w:author="Liubing (Leo)" w:date="2020-10-31T11:18:00Z">
              <w:r w:rsidRPr="00EF079D">
                <w:t xml:space="preserve">  }</w:t>
              </w:r>
            </w:ins>
          </w:p>
        </w:tc>
        <w:tc>
          <w:tcPr>
            <w:tcW w:w="2267" w:type="dxa"/>
          </w:tcPr>
          <w:p w:rsidR="00761D7E" w:rsidRPr="00EF079D" w:rsidRDefault="00761D7E" w:rsidP="00C3353F">
            <w:pPr>
              <w:pStyle w:val="TAL"/>
              <w:rPr>
                <w:ins w:id="563" w:author="Liubing (Leo)" w:date="2020-10-31T11:18:00Z"/>
              </w:rPr>
            </w:pPr>
          </w:p>
        </w:tc>
        <w:tc>
          <w:tcPr>
            <w:tcW w:w="1811" w:type="dxa"/>
          </w:tcPr>
          <w:p w:rsidR="00761D7E" w:rsidRPr="00EF079D" w:rsidRDefault="00761D7E" w:rsidP="00C3353F">
            <w:pPr>
              <w:pStyle w:val="TAL"/>
              <w:rPr>
                <w:ins w:id="564" w:author="Liubing (Leo)" w:date="2020-10-31T11:18:00Z"/>
              </w:rPr>
            </w:pPr>
          </w:p>
        </w:tc>
        <w:tc>
          <w:tcPr>
            <w:tcW w:w="1134" w:type="dxa"/>
          </w:tcPr>
          <w:p w:rsidR="00761D7E" w:rsidRPr="00EF079D" w:rsidRDefault="00761D7E" w:rsidP="00C3353F">
            <w:pPr>
              <w:pStyle w:val="TAL"/>
              <w:rPr>
                <w:ins w:id="565" w:author="Liubing (Leo)" w:date="2020-10-31T11:18:00Z"/>
              </w:rPr>
            </w:pPr>
          </w:p>
        </w:tc>
      </w:tr>
      <w:tr w:rsidR="00761D7E" w:rsidRPr="00EF079D" w:rsidTr="00BB23F2">
        <w:trPr>
          <w:ins w:id="566" w:author="Liubing (Leo)" w:date="2020-10-31T11:18:00Z"/>
        </w:trPr>
        <w:tc>
          <w:tcPr>
            <w:tcW w:w="4535" w:type="dxa"/>
            <w:tcBorders>
              <w:bottom w:val="single" w:sz="4" w:space="0" w:color="auto"/>
            </w:tcBorders>
          </w:tcPr>
          <w:p w:rsidR="00761D7E" w:rsidRPr="00EF079D" w:rsidRDefault="00761D7E" w:rsidP="00C3353F">
            <w:pPr>
              <w:pStyle w:val="TAL"/>
              <w:rPr>
                <w:ins w:id="567" w:author="Liubing (Leo)" w:date="2020-10-31T11:18:00Z"/>
              </w:rPr>
            </w:pPr>
            <w:ins w:id="568" w:author="Liubing (Leo)" w:date="2020-10-31T11:18:00Z">
              <w:r w:rsidRPr="00EF079D">
                <w:t>}</w:t>
              </w:r>
            </w:ins>
          </w:p>
        </w:tc>
        <w:tc>
          <w:tcPr>
            <w:tcW w:w="2267" w:type="dxa"/>
          </w:tcPr>
          <w:p w:rsidR="00761D7E" w:rsidRPr="00EF079D" w:rsidRDefault="00761D7E" w:rsidP="00C3353F">
            <w:pPr>
              <w:pStyle w:val="TAL"/>
              <w:rPr>
                <w:ins w:id="569" w:author="Liubing (Leo)" w:date="2020-10-31T11:18:00Z"/>
              </w:rPr>
            </w:pPr>
          </w:p>
        </w:tc>
        <w:tc>
          <w:tcPr>
            <w:tcW w:w="1811" w:type="dxa"/>
          </w:tcPr>
          <w:p w:rsidR="00761D7E" w:rsidRPr="00EF079D" w:rsidRDefault="00761D7E" w:rsidP="00C3353F">
            <w:pPr>
              <w:pStyle w:val="TAL"/>
              <w:rPr>
                <w:ins w:id="570" w:author="Liubing (Leo)" w:date="2020-10-31T11:18:00Z"/>
              </w:rPr>
            </w:pPr>
          </w:p>
        </w:tc>
        <w:tc>
          <w:tcPr>
            <w:tcW w:w="1134" w:type="dxa"/>
          </w:tcPr>
          <w:p w:rsidR="00761D7E" w:rsidRPr="00EF079D" w:rsidRDefault="00761D7E" w:rsidP="00C3353F">
            <w:pPr>
              <w:pStyle w:val="TAL"/>
              <w:rPr>
                <w:ins w:id="571" w:author="Liubing (Leo)" w:date="2020-10-31T11:18:00Z"/>
              </w:rPr>
            </w:pPr>
          </w:p>
        </w:tc>
      </w:tr>
    </w:tbl>
    <w:p w:rsidR="00761D7E" w:rsidRPr="00EF079D" w:rsidRDefault="00761D7E" w:rsidP="00761D7E">
      <w:pPr>
        <w:rPr>
          <w:ins w:id="572" w:author="Liubing (Leo)" w:date="2020-10-31T11:22:00Z"/>
          <w:lang w:eastAsia="zh-CN"/>
        </w:rPr>
      </w:pPr>
    </w:p>
    <w:p w:rsidR="00761D7E" w:rsidRPr="00EF079D" w:rsidRDefault="00761D7E" w:rsidP="00C3353F">
      <w:pPr>
        <w:pStyle w:val="TH"/>
        <w:rPr>
          <w:ins w:id="573" w:author="Liubing (Leo)" w:date="2020-10-31T11:23:00Z"/>
        </w:rPr>
      </w:pPr>
      <w:ins w:id="574" w:author="Liubing (Leo)" w:date="2020-10-31T11:23:00Z">
        <w:r w:rsidRPr="00EF079D">
          <w:t xml:space="preserve">Table </w:t>
        </w:r>
      </w:ins>
      <w:ins w:id="575" w:author="Liubing (Leo)" w:date="2021-01-25T20:08:00Z">
        <w:r w:rsidR="00DA7399" w:rsidRPr="00EF079D">
          <w:rPr>
            <w:lang w:eastAsia="en-GB"/>
          </w:rPr>
          <w:t>7.1.1.3.11</w:t>
        </w:r>
      </w:ins>
      <w:ins w:id="576" w:author="Liubing (Leo)" w:date="2020-10-31T11:18:00Z">
        <w:r w:rsidRPr="00EF079D">
          <w:rPr>
            <w:lang w:eastAsia="en-GB"/>
          </w:rPr>
          <w:t>.3.3</w:t>
        </w:r>
      </w:ins>
      <w:ins w:id="577" w:author="Liubing (Leo)" w:date="2020-10-31T11:23:00Z">
        <w:r w:rsidRPr="00EF079D">
          <w:t xml:space="preserve">-2: </w:t>
        </w:r>
        <w:proofErr w:type="spellStart"/>
        <w:r w:rsidRPr="00EF079D">
          <w:rPr>
            <w:i/>
          </w:rPr>
          <w:t>CellGroupConfig</w:t>
        </w:r>
        <w:proofErr w:type="spellEnd"/>
        <w:r w:rsidRPr="00EF079D">
          <w:rPr>
            <w:i/>
          </w:rPr>
          <w:t xml:space="preserve"> </w:t>
        </w:r>
        <w:r w:rsidRPr="00EF079D">
          <w:t xml:space="preserve">(Table </w:t>
        </w:r>
      </w:ins>
      <w:ins w:id="578" w:author="Liubing (Leo)" w:date="2021-01-25T20:08:00Z">
        <w:r w:rsidR="00DA7399" w:rsidRPr="00EF079D">
          <w:rPr>
            <w:lang w:eastAsia="en-GB"/>
          </w:rPr>
          <w:t>7.1.1.3.11</w:t>
        </w:r>
      </w:ins>
      <w:ins w:id="579" w:author="Liubing (Leo)" w:date="2020-10-31T11:18:00Z">
        <w:r w:rsidRPr="00EF079D">
          <w:rPr>
            <w:lang w:eastAsia="en-GB"/>
          </w:rPr>
          <w:t>.3.3-1</w:t>
        </w:r>
      </w:ins>
      <w:ins w:id="580" w:author="Liubing (Leo)" w:date="2020-10-31T11:23:00Z">
        <w:r w:rsidRPr="00EF079D">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61D7E" w:rsidRPr="00EF079D" w:rsidTr="00BB23F2">
        <w:trPr>
          <w:ins w:id="581" w:author="Liubing (Leo)" w:date="2020-10-31T11:23:00Z"/>
        </w:trPr>
        <w:tc>
          <w:tcPr>
            <w:tcW w:w="9747" w:type="dxa"/>
            <w:gridSpan w:val="4"/>
            <w:shd w:val="clear" w:color="auto" w:fill="auto"/>
          </w:tcPr>
          <w:p w:rsidR="00761D7E" w:rsidRPr="00EF079D" w:rsidRDefault="00761D7E" w:rsidP="00C3353F">
            <w:pPr>
              <w:pStyle w:val="TAL"/>
              <w:rPr>
                <w:ins w:id="582" w:author="Liubing (Leo)" w:date="2020-10-31T11:23:00Z"/>
              </w:rPr>
            </w:pPr>
            <w:ins w:id="583" w:author="Liubing (Leo)" w:date="2020-10-31T11:23:00Z">
              <w:r w:rsidRPr="00EF079D">
                <w:t>Derivation path: 38.508-1 [4], Table 4.6.3-19</w:t>
              </w:r>
            </w:ins>
          </w:p>
        </w:tc>
      </w:tr>
      <w:tr w:rsidR="00761D7E" w:rsidRPr="00EF079D" w:rsidTr="00BB23F2">
        <w:trPr>
          <w:ins w:id="584" w:author="Liubing (Leo)" w:date="2020-10-31T11:23:00Z"/>
        </w:trPr>
        <w:tc>
          <w:tcPr>
            <w:tcW w:w="4535" w:type="dxa"/>
            <w:shd w:val="clear" w:color="auto" w:fill="auto"/>
          </w:tcPr>
          <w:p w:rsidR="00761D7E" w:rsidRPr="00EF079D" w:rsidRDefault="00761D7E" w:rsidP="00C3353F">
            <w:pPr>
              <w:pStyle w:val="TAH"/>
              <w:rPr>
                <w:ins w:id="585" w:author="Liubing (Leo)" w:date="2020-10-31T11:23:00Z"/>
              </w:rPr>
            </w:pPr>
            <w:ins w:id="586" w:author="Liubing (Leo)" w:date="2020-10-31T11:23:00Z">
              <w:r w:rsidRPr="00EF079D">
                <w:t>Information Element</w:t>
              </w:r>
            </w:ins>
          </w:p>
        </w:tc>
        <w:tc>
          <w:tcPr>
            <w:tcW w:w="2267" w:type="dxa"/>
            <w:shd w:val="clear" w:color="auto" w:fill="auto"/>
          </w:tcPr>
          <w:p w:rsidR="00761D7E" w:rsidRPr="00EF079D" w:rsidRDefault="00761D7E" w:rsidP="00C3353F">
            <w:pPr>
              <w:pStyle w:val="TAH"/>
              <w:rPr>
                <w:ins w:id="587" w:author="Liubing (Leo)" w:date="2020-10-31T11:23:00Z"/>
              </w:rPr>
            </w:pPr>
            <w:ins w:id="588" w:author="Liubing (Leo)" w:date="2020-10-31T11:23:00Z">
              <w:r w:rsidRPr="00EF079D">
                <w:t>Value/remark</w:t>
              </w:r>
            </w:ins>
          </w:p>
        </w:tc>
        <w:tc>
          <w:tcPr>
            <w:tcW w:w="1700" w:type="dxa"/>
            <w:shd w:val="clear" w:color="auto" w:fill="auto"/>
          </w:tcPr>
          <w:p w:rsidR="00761D7E" w:rsidRPr="00EF079D" w:rsidRDefault="00761D7E" w:rsidP="00C3353F">
            <w:pPr>
              <w:pStyle w:val="TAH"/>
              <w:rPr>
                <w:ins w:id="589" w:author="Liubing (Leo)" w:date="2020-10-31T11:23:00Z"/>
              </w:rPr>
            </w:pPr>
            <w:ins w:id="590" w:author="Liubing (Leo)" w:date="2020-10-31T11:23:00Z">
              <w:r w:rsidRPr="00EF079D">
                <w:t>Comment</w:t>
              </w:r>
            </w:ins>
          </w:p>
        </w:tc>
        <w:tc>
          <w:tcPr>
            <w:tcW w:w="1245" w:type="dxa"/>
            <w:shd w:val="clear" w:color="auto" w:fill="auto"/>
          </w:tcPr>
          <w:p w:rsidR="00761D7E" w:rsidRPr="00EF079D" w:rsidRDefault="00761D7E" w:rsidP="00C3353F">
            <w:pPr>
              <w:pStyle w:val="TAH"/>
              <w:rPr>
                <w:ins w:id="591" w:author="Liubing (Leo)" w:date="2020-10-31T11:23:00Z"/>
              </w:rPr>
            </w:pPr>
            <w:ins w:id="592" w:author="Liubing (Leo)" w:date="2020-10-31T11:23:00Z">
              <w:r w:rsidRPr="00EF079D">
                <w:t>Condition</w:t>
              </w:r>
            </w:ins>
          </w:p>
        </w:tc>
      </w:tr>
      <w:tr w:rsidR="00761D7E" w:rsidRPr="00EF079D" w:rsidTr="00BB23F2">
        <w:trPr>
          <w:ins w:id="593" w:author="Liubing (Leo)" w:date="2020-10-31T11:23:00Z"/>
        </w:trPr>
        <w:tc>
          <w:tcPr>
            <w:tcW w:w="4535" w:type="dxa"/>
            <w:shd w:val="clear" w:color="auto" w:fill="auto"/>
          </w:tcPr>
          <w:p w:rsidR="00761D7E" w:rsidRPr="00EF079D" w:rsidRDefault="00761D7E" w:rsidP="00C3353F">
            <w:pPr>
              <w:pStyle w:val="TAL"/>
              <w:rPr>
                <w:ins w:id="594" w:author="Liubing (Leo)" w:date="2020-10-31T11:23:00Z"/>
              </w:rPr>
            </w:pPr>
            <w:proofErr w:type="spellStart"/>
            <w:ins w:id="595" w:author="Liubing (Leo)" w:date="2020-10-31T11:23:00Z">
              <w:r w:rsidRPr="00EF079D">
                <w:t>CellGroupConfig</w:t>
              </w:r>
              <w:proofErr w:type="spellEnd"/>
              <w:r w:rsidRPr="00EF079D">
                <w:t xml:space="preserve"> ::= SEQUENCE {</w:t>
              </w:r>
            </w:ins>
          </w:p>
        </w:tc>
        <w:tc>
          <w:tcPr>
            <w:tcW w:w="2267" w:type="dxa"/>
            <w:shd w:val="clear" w:color="auto" w:fill="auto"/>
          </w:tcPr>
          <w:p w:rsidR="00761D7E" w:rsidRPr="00EF079D" w:rsidRDefault="00761D7E" w:rsidP="00C3353F">
            <w:pPr>
              <w:pStyle w:val="TAL"/>
              <w:rPr>
                <w:ins w:id="596" w:author="Liubing (Leo)" w:date="2020-10-31T11:23:00Z"/>
              </w:rPr>
            </w:pPr>
          </w:p>
        </w:tc>
        <w:tc>
          <w:tcPr>
            <w:tcW w:w="1700" w:type="dxa"/>
            <w:shd w:val="clear" w:color="auto" w:fill="auto"/>
          </w:tcPr>
          <w:p w:rsidR="00761D7E" w:rsidRPr="00EF079D" w:rsidRDefault="00761D7E" w:rsidP="00C3353F">
            <w:pPr>
              <w:pStyle w:val="TAL"/>
              <w:rPr>
                <w:ins w:id="597" w:author="Liubing (Leo)" w:date="2020-10-31T11:23:00Z"/>
              </w:rPr>
            </w:pPr>
          </w:p>
        </w:tc>
        <w:tc>
          <w:tcPr>
            <w:tcW w:w="1245" w:type="dxa"/>
            <w:shd w:val="clear" w:color="auto" w:fill="auto"/>
          </w:tcPr>
          <w:p w:rsidR="00761D7E" w:rsidRPr="00EF079D" w:rsidRDefault="00761D7E" w:rsidP="00C3353F">
            <w:pPr>
              <w:pStyle w:val="TAL"/>
              <w:rPr>
                <w:ins w:id="598" w:author="Liubing (Leo)" w:date="2020-10-31T11:23:00Z"/>
              </w:rPr>
            </w:pPr>
          </w:p>
        </w:tc>
      </w:tr>
      <w:tr w:rsidR="00761D7E" w:rsidRPr="00EF079D" w:rsidTr="00BB23F2">
        <w:trPr>
          <w:ins w:id="599" w:author="Liubing (Leo)" w:date="2020-10-31T11:26:00Z"/>
        </w:trPr>
        <w:tc>
          <w:tcPr>
            <w:tcW w:w="4535" w:type="dxa"/>
            <w:shd w:val="clear" w:color="auto" w:fill="auto"/>
          </w:tcPr>
          <w:p w:rsidR="00761D7E" w:rsidRPr="00EF079D" w:rsidRDefault="00761D7E" w:rsidP="00C3353F">
            <w:pPr>
              <w:pStyle w:val="TAL"/>
              <w:rPr>
                <w:ins w:id="600" w:author="Liubing (Leo)" w:date="2020-10-31T11:26:00Z"/>
                <w:lang w:eastAsia="zh-CN"/>
              </w:rPr>
            </w:pPr>
            <w:ins w:id="601" w:author="Liubing (Leo)" w:date="2020-10-31T11:26:00Z">
              <w:r w:rsidRPr="00EF079D">
                <w:rPr>
                  <w:rFonts w:hint="eastAsia"/>
                  <w:lang w:eastAsia="zh-CN"/>
                </w:rPr>
                <w:t xml:space="preserve"> </w:t>
              </w:r>
              <w:r w:rsidRPr="00EF079D">
                <w:rPr>
                  <w:lang w:eastAsia="zh-CN"/>
                </w:rPr>
                <w:t xml:space="preserve"> mac-</w:t>
              </w:r>
              <w:proofErr w:type="spellStart"/>
              <w:r w:rsidRPr="00EF079D">
                <w:rPr>
                  <w:lang w:eastAsia="zh-CN"/>
                </w:rPr>
                <w:t>CellGroupConfig</w:t>
              </w:r>
              <w:proofErr w:type="spellEnd"/>
            </w:ins>
          </w:p>
        </w:tc>
        <w:tc>
          <w:tcPr>
            <w:tcW w:w="2267" w:type="dxa"/>
            <w:shd w:val="clear" w:color="auto" w:fill="auto"/>
          </w:tcPr>
          <w:p w:rsidR="00761D7E" w:rsidRPr="00EF079D" w:rsidRDefault="00761D7E" w:rsidP="00C3353F">
            <w:pPr>
              <w:pStyle w:val="TAL"/>
              <w:rPr>
                <w:ins w:id="602" w:author="Liubing (Leo)" w:date="2020-10-31T11:26:00Z"/>
              </w:rPr>
            </w:pPr>
            <w:ins w:id="603" w:author="Liubing (Leo)" w:date="2020-10-31T11:26:00Z">
              <w:r w:rsidRPr="00EF079D">
                <w:t>MAC-</w:t>
              </w:r>
              <w:proofErr w:type="spellStart"/>
              <w:r w:rsidRPr="00EF079D">
                <w:t>CellGroupConfig</w:t>
              </w:r>
              <w:proofErr w:type="spellEnd"/>
            </w:ins>
          </w:p>
        </w:tc>
        <w:tc>
          <w:tcPr>
            <w:tcW w:w="1700" w:type="dxa"/>
            <w:shd w:val="clear" w:color="auto" w:fill="auto"/>
          </w:tcPr>
          <w:p w:rsidR="00761D7E" w:rsidRPr="00EF079D" w:rsidRDefault="00761D7E" w:rsidP="00C3353F">
            <w:pPr>
              <w:pStyle w:val="TAL"/>
              <w:rPr>
                <w:ins w:id="604" w:author="Liubing (Leo)" w:date="2020-10-31T11:26:00Z"/>
              </w:rPr>
            </w:pPr>
            <w:ins w:id="605" w:author="Liubing (Leo)" w:date="2020-10-31T11:26:00Z">
              <w:r w:rsidRPr="00EF079D">
                <w:t>T</w:t>
              </w:r>
            </w:ins>
            <w:ins w:id="606" w:author="Liubing (Leo)" w:date="2020-10-31T11:33:00Z">
              <w:r w:rsidRPr="00EF079D">
                <w:t xml:space="preserve">able </w:t>
              </w:r>
            </w:ins>
            <w:ins w:id="607" w:author="Liubing (Leo)" w:date="2021-01-25T20:08:00Z">
              <w:r w:rsidR="00DA7399" w:rsidRPr="00EF079D">
                <w:t>7.1.1.3.11</w:t>
              </w:r>
            </w:ins>
            <w:ins w:id="608" w:author="Liubing (Leo)" w:date="2020-10-31T11:33:00Z">
              <w:r w:rsidRPr="00EF079D">
                <w:t>.3.3-3</w:t>
              </w:r>
            </w:ins>
          </w:p>
        </w:tc>
        <w:tc>
          <w:tcPr>
            <w:tcW w:w="1245" w:type="dxa"/>
            <w:shd w:val="clear" w:color="auto" w:fill="auto"/>
          </w:tcPr>
          <w:p w:rsidR="00761D7E" w:rsidRPr="00EF079D" w:rsidRDefault="00761D7E" w:rsidP="00C3353F">
            <w:pPr>
              <w:pStyle w:val="TAL"/>
              <w:rPr>
                <w:ins w:id="609" w:author="Liubing (Leo)" w:date="2020-10-31T11:26:00Z"/>
              </w:rPr>
            </w:pPr>
          </w:p>
        </w:tc>
      </w:tr>
      <w:tr w:rsidR="00761D7E" w:rsidRPr="00EF079D" w:rsidTr="00BB23F2">
        <w:trPr>
          <w:ins w:id="610" w:author="Liubing (Leo)" w:date="2020-10-31T11:23:00Z"/>
        </w:trPr>
        <w:tc>
          <w:tcPr>
            <w:tcW w:w="4535" w:type="dxa"/>
            <w:shd w:val="clear" w:color="auto" w:fill="auto"/>
          </w:tcPr>
          <w:p w:rsidR="00761D7E" w:rsidRPr="00EF079D" w:rsidRDefault="00761D7E" w:rsidP="00C3353F">
            <w:pPr>
              <w:pStyle w:val="TAL"/>
              <w:rPr>
                <w:ins w:id="611" w:author="Liubing (Leo)" w:date="2020-10-31T11:23:00Z"/>
              </w:rPr>
            </w:pPr>
            <w:ins w:id="612" w:author="Liubing (Leo)" w:date="2020-10-31T11:23:00Z">
              <w:r w:rsidRPr="00EF079D">
                <w:t xml:space="preserve">  </w:t>
              </w:r>
              <w:proofErr w:type="spellStart"/>
              <w:r w:rsidRPr="00EF079D">
                <w:t>physicalCellGroupConfig</w:t>
              </w:r>
              <w:proofErr w:type="spellEnd"/>
            </w:ins>
          </w:p>
        </w:tc>
        <w:tc>
          <w:tcPr>
            <w:tcW w:w="2267" w:type="dxa"/>
            <w:shd w:val="clear" w:color="auto" w:fill="auto"/>
          </w:tcPr>
          <w:p w:rsidR="00761D7E" w:rsidRPr="00EF079D" w:rsidRDefault="00761D7E" w:rsidP="00C3353F">
            <w:pPr>
              <w:pStyle w:val="TAL"/>
              <w:rPr>
                <w:ins w:id="613" w:author="Liubing (Leo)" w:date="2020-10-31T11:23:00Z"/>
              </w:rPr>
            </w:pPr>
            <w:proofErr w:type="spellStart"/>
            <w:ins w:id="614" w:author="Liubing (Leo)" w:date="2020-10-31T11:23:00Z">
              <w:r w:rsidRPr="00EF079D">
                <w:t>PhysicalCellGroupConfig</w:t>
              </w:r>
              <w:proofErr w:type="spellEnd"/>
            </w:ins>
          </w:p>
        </w:tc>
        <w:tc>
          <w:tcPr>
            <w:tcW w:w="1700" w:type="dxa"/>
            <w:shd w:val="clear" w:color="auto" w:fill="auto"/>
          </w:tcPr>
          <w:p w:rsidR="00761D7E" w:rsidRPr="00EF079D" w:rsidRDefault="00761D7E" w:rsidP="00C3353F">
            <w:pPr>
              <w:pStyle w:val="TAL"/>
              <w:rPr>
                <w:ins w:id="615" w:author="Liubing (Leo)" w:date="2020-10-31T11:23:00Z"/>
              </w:rPr>
            </w:pPr>
            <w:ins w:id="616" w:author="Liubing (Leo)" w:date="2020-10-31T11:23:00Z">
              <w:r w:rsidRPr="00EF079D">
                <w:t xml:space="preserve">Table </w:t>
              </w:r>
            </w:ins>
            <w:ins w:id="617" w:author="Liubing (Leo)" w:date="2021-01-25T20:08:00Z">
              <w:r w:rsidR="00DA7399" w:rsidRPr="00EF079D">
                <w:t>7.1.1.3.11</w:t>
              </w:r>
            </w:ins>
            <w:ins w:id="618" w:author="Liubing (Leo)" w:date="2020-10-31T11:25:00Z">
              <w:r w:rsidRPr="00EF079D">
                <w:t>.3.3-</w:t>
              </w:r>
            </w:ins>
            <w:ins w:id="619" w:author="Liubing (Leo)" w:date="2020-10-31T11:33:00Z">
              <w:r w:rsidRPr="00EF079D">
                <w:t>4</w:t>
              </w:r>
            </w:ins>
          </w:p>
        </w:tc>
        <w:tc>
          <w:tcPr>
            <w:tcW w:w="1245" w:type="dxa"/>
            <w:shd w:val="clear" w:color="auto" w:fill="auto"/>
          </w:tcPr>
          <w:p w:rsidR="00761D7E" w:rsidRPr="00EF079D" w:rsidRDefault="00761D7E" w:rsidP="00C3353F">
            <w:pPr>
              <w:pStyle w:val="TAL"/>
              <w:rPr>
                <w:ins w:id="620" w:author="Liubing (Leo)" w:date="2020-10-31T11:23:00Z"/>
                <w:lang w:eastAsia="zh-CN"/>
              </w:rPr>
            </w:pPr>
          </w:p>
        </w:tc>
      </w:tr>
      <w:tr w:rsidR="00761D7E" w:rsidRPr="00EF079D" w:rsidTr="00BB23F2">
        <w:trPr>
          <w:ins w:id="621" w:author="Liubing (Leo)" w:date="2020-10-31T11:23:00Z"/>
        </w:trPr>
        <w:tc>
          <w:tcPr>
            <w:tcW w:w="4535" w:type="dxa"/>
            <w:tcBorders>
              <w:bottom w:val="single" w:sz="4" w:space="0" w:color="000000"/>
            </w:tcBorders>
            <w:shd w:val="clear" w:color="auto" w:fill="auto"/>
          </w:tcPr>
          <w:p w:rsidR="00761D7E" w:rsidRPr="00EF079D" w:rsidRDefault="00761D7E" w:rsidP="00C3353F">
            <w:pPr>
              <w:pStyle w:val="TAL"/>
              <w:rPr>
                <w:ins w:id="622" w:author="Liubing (Leo)" w:date="2020-10-31T11:23:00Z"/>
                <w:lang w:eastAsia="zh-CN"/>
              </w:rPr>
            </w:pPr>
            <w:ins w:id="623" w:author="Liubing (Leo)" w:date="2020-10-31T11:23:00Z">
              <w:r w:rsidRPr="00EF079D">
                <w:rPr>
                  <w:rFonts w:hint="eastAsia"/>
                  <w:lang w:eastAsia="zh-CN"/>
                </w:rPr>
                <w:t>}</w:t>
              </w:r>
            </w:ins>
          </w:p>
        </w:tc>
        <w:tc>
          <w:tcPr>
            <w:tcW w:w="2267" w:type="dxa"/>
            <w:shd w:val="clear" w:color="auto" w:fill="auto"/>
          </w:tcPr>
          <w:p w:rsidR="00761D7E" w:rsidRPr="00EF079D" w:rsidRDefault="00761D7E" w:rsidP="00C3353F">
            <w:pPr>
              <w:pStyle w:val="TAL"/>
              <w:rPr>
                <w:ins w:id="624" w:author="Liubing (Leo)" w:date="2020-10-31T11:23:00Z"/>
              </w:rPr>
            </w:pPr>
          </w:p>
        </w:tc>
        <w:tc>
          <w:tcPr>
            <w:tcW w:w="1700" w:type="dxa"/>
            <w:shd w:val="clear" w:color="auto" w:fill="auto"/>
          </w:tcPr>
          <w:p w:rsidR="00761D7E" w:rsidRPr="00EF079D" w:rsidRDefault="00761D7E" w:rsidP="00C3353F">
            <w:pPr>
              <w:pStyle w:val="TAL"/>
              <w:rPr>
                <w:ins w:id="625" w:author="Liubing (Leo)" w:date="2020-10-31T11:23:00Z"/>
              </w:rPr>
            </w:pPr>
          </w:p>
        </w:tc>
        <w:tc>
          <w:tcPr>
            <w:tcW w:w="1245" w:type="dxa"/>
            <w:shd w:val="clear" w:color="auto" w:fill="auto"/>
          </w:tcPr>
          <w:p w:rsidR="00761D7E" w:rsidRPr="00EF079D" w:rsidRDefault="00761D7E" w:rsidP="00C3353F">
            <w:pPr>
              <w:pStyle w:val="TAL"/>
              <w:rPr>
                <w:ins w:id="626" w:author="Liubing (Leo)" w:date="2020-10-31T11:23:00Z"/>
              </w:rPr>
            </w:pPr>
          </w:p>
        </w:tc>
      </w:tr>
    </w:tbl>
    <w:p w:rsidR="00761D7E" w:rsidRPr="00EF079D" w:rsidRDefault="00761D7E" w:rsidP="00761D7E">
      <w:pPr>
        <w:rPr>
          <w:ins w:id="627" w:author="Liubing (Leo)" w:date="2020-10-31T11:27:00Z"/>
          <w:noProof/>
        </w:rPr>
      </w:pPr>
    </w:p>
    <w:p w:rsidR="00761D7E" w:rsidRPr="00EF079D" w:rsidRDefault="00761D7E" w:rsidP="00C3353F">
      <w:pPr>
        <w:pStyle w:val="TH"/>
        <w:rPr>
          <w:ins w:id="628" w:author="Liubing (Leo)" w:date="2020-10-31T11:34:00Z"/>
        </w:rPr>
      </w:pPr>
      <w:ins w:id="629" w:author="Liubing (Leo)" w:date="2020-10-31T11:34:00Z">
        <w:r w:rsidRPr="00EF079D">
          <w:t xml:space="preserve">Table </w:t>
        </w:r>
      </w:ins>
      <w:ins w:id="630" w:author="Liubing (Leo)" w:date="2021-01-25T20:08:00Z">
        <w:r w:rsidR="00DA7399" w:rsidRPr="00EF079D">
          <w:rPr>
            <w:lang w:eastAsia="en-GB"/>
          </w:rPr>
          <w:t>7.1.1.3.11</w:t>
        </w:r>
      </w:ins>
      <w:ins w:id="631" w:author="Liubing (Leo)" w:date="2020-10-31T11:34:00Z">
        <w:r w:rsidRPr="00EF079D">
          <w:rPr>
            <w:lang w:eastAsia="en-GB"/>
          </w:rPr>
          <w:t>.3.3</w:t>
        </w:r>
        <w:r w:rsidRPr="00EF079D">
          <w:t>-3: MAC-</w:t>
        </w:r>
        <w:proofErr w:type="spellStart"/>
        <w:r w:rsidRPr="00EF079D">
          <w:t>CellGroupConfig</w:t>
        </w:r>
        <w:proofErr w:type="spellEnd"/>
        <w:r w:rsidRPr="00EF079D">
          <w:rPr>
            <w:i/>
          </w:rPr>
          <w:t xml:space="preserve"> </w:t>
        </w:r>
        <w:r w:rsidRPr="00EF079D">
          <w:t xml:space="preserve">(Table </w:t>
        </w:r>
      </w:ins>
      <w:ins w:id="632" w:author="Liubing (Leo)" w:date="2021-01-25T20:08:00Z">
        <w:r w:rsidR="00DA7399" w:rsidRPr="00EF079D">
          <w:rPr>
            <w:lang w:eastAsia="en-GB"/>
          </w:rPr>
          <w:t>7.1.1.3.11</w:t>
        </w:r>
      </w:ins>
      <w:ins w:id="633" w:author="Liubing (Leo)" w:date="2020-10-31T11:34:00Z">
        <w:r w:rsidRPr="00EF079D">
          <w:rPr>
            <w:lang w:eastAsia="en-GB"/>
          </w:rPr>
          <w:t>.3.3-2</w:t>
        </w:r>
        <w:r w:rsidRPr="00EF0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D7E" w:rsidRPr="00EF079D" w:rsidTr="00BB23F2">
        <w:trPr>
          <w:ins w:id="634" w:author="Liubing (Leo)" w:date="2020-10-31T11:34:00Z"/>
        </w:trPr>
        <w:tc>
          <w:tcPr>
            <w:tcW w:w="9747" w:type="dxa"/>
            <w:gridSpan w:val="4"/>
          </w:tcPr>
          <w:p w:rsidR="00761D7E" w:rsidRPr="00EF079D" w:rsidRDefault="00761D7E" w:rsidP="00C3353F">
            <w:pPr>
              <w:pStyle w:val="TAL"/>
              <w:rPr>
                <w:ins w:id="635" w:author="Liubing (Leo)" w:date="2020-10-31T11:34:00Z"/>
              </w:rPr>
            </w:pPr>
            <w:ins w:id="636" w:author="Liubing (Leo)" w:date="2020-10-31T11:34:00Z">
              <w:r w:rsidRPr="00EF079D">
                <w:t>Derivation Path: TS 38.508-1 [4], Table 4.6.3-</w:t>
              </w:r>
            </w:ins>
            <w:ins w:id="637" w:author="Liubing (Leo)" w:date="2020-10-31T11:35:00Z">
              <w:r w:rsidRPr="00EF079D">
                <w:t>68</w:t>
              </w:r>
            </w:ins>
          </w:p>
        </w:tc>
      </w:tr>
      <w:tr w:rsidR="00761D7E" w:rsidRPr="00EF079D" w:rsidTr="00BB23F2">
        <w:trPr>
          <w:ins w:id="638" w:author="Liubing (Leo)" w:date="2020-10-31T11:34:00Z"/>
        </w:trPr>
        <w:tc>
          <w:tcPr>
            <w:tcW w:w="4535" w:type="dxa"/>
          </w:tcPr>
          <w:p w:rsidR="00761D7E" w:rsidRPr="00EF079D" w:rsidRDefault="00761D7E" w:rsidP="00C3353F">
            <w:pPr>
              <w:pStyle w:val="TAH"/>
              <w:rPr>
                <w:ins w:id="639" w:author="Liubing (Leo)" w:date="2020-10-31T11:34:00Z"/>
              </w:rPr>
            </w:pPr>
            <w:ins w:id="640" w:author="Liubing (Leo)" w:date="2020-10-31T11:34:00Z">
              <w:r w:rsidRPr="00EF079D">
                <w:t>Information Element</w:t>
              </w:r>
            </w:ins>
          </w:p>
        </w:tc>
        <w:tc>
          <w:tcPr>
            <w:tcW w:w="2267" w:type="dxa"/>
          </w:tcPr>
          <w:p w:rsidR="00761D7E" w:rsidRPr="00EF079D" w:rsidRDefault="00761D7E" w:rsidP="00C3353F">
            <w:pPr>
              <w:pStyle w:val="TAH"/>
              <w:rPr>
                <w:ins w:id="641" w:author="Liubing (Leo)" w:date="2020-10-31T11:34:00Z"/>
              </w:rPr>
            </w:pPr>
            <w:ins w:id="642" w:author="Liubing (Leo)" w:date="2020-10-31T11:34:00Z">
              <w:r w:rsidRPr="00EF079D">
                <w:t>Value/remark</w:t>
              </w:r>
            </w:ins>
          </w:p>
        </w:tc>
        <w:tc>
          <w:tcPr>
            <w:tcW w:w="1700" w:type="dxa"/>
          </w:tcPr>
          <w:p w:rsidR="00761D7E" w:rsidRPr="00EF079D" w:rsidRDefault="00761D7E" w:rsidP="00C3353F">
            <w:pPr>
              <w:pStyle w:val="TAH"/>
              <w:rPr>
                <w:ins w:id="643" w:author="Liubing (Leo)" w:date="2020-10-31T11:34:00Z"/>
              </w:rPr>
            </w:pPr>
            <w:ins w:id="644" w:author="Liubing (Leo)" w:date="2020-10-31T11:34:00Z">
              <w:r w:rsidRPr="00EF079D">
                <w:t>Comment</w:t>
              </w:r>
            </w:ins>
          </w:p>
        </w:tc>
        <w:tc>
          <w:tcPr>
            <w:tcW w:w="1245" w:type="dxa"/>
          </w:tcPr>
          <w:p w:rsidR="00761D7E" w:rsidRPr="00EF079D" w:rsidRDefault="00761D7E" w:rsidP="00C3353F">
            <w:pPr>
              <w:pStyle w:val="TAH"/>
              <w:rPr>
                <w:ins w:id="645" w:author="Liubing (Leo)" w:date="2020-10-31T11:34:00Z"/>
              </w:rPr>
            </w:pPr>
            <w:ins w:id="646" w:author="Liubing (Leo)" w:date="2020-10-31T11:34:00Z">
              <w:r w:rsidRPr="00EF079D">
                <w:t>Condition</w:t>
              </w:r>
            </w:ins>
          </w:p>
        </w:tc>
      </w:tr>
      <w:tr w:rsidR="00761D7E" w:rsidRPr="00EF079D" w:rsidTr="00BB23F2">
        <w:trPr>
          <w:ins w:id="647" w:author="Liubing (Leo)" w:date="2020-10-31T11:34:00Z"/>
        </w:trPr>
        <w:tc>
          <w:tcPr>
            <w:tcW w:w="4535" w:type="dxa"/>
          </w:tcPr>
          <w:p w:rsidR="00761D7E" w:rsidRPr="00EF079D" w:rsidRDefault="00761D7E" w:rsidP="00C3353F">
            <w:pPr>
              <w:pStyle w:val="TAL"/>
              <w:rPr>
                <w:ins w:id="648" w:author="Liubing (Leo)" w:date="2020-10-31T11:34:00Z"/>
              </w:rPr>
            </w:pPr>
            <w:ins w:id="649" w:author="Liubing (Leo)" w:date="2020-10-31T11:34:00Z">
              <w:r w:rsidRPr="00EF079D">
                <w:t>M</w:t>
              </w:r>
            </w:ins>
            <w:ins w:id="650" w:author="Liubing (Leo)" w:date="2020-10-31T11:36:00Z">
              <w:r w:rsidRPr="00EF079D">
                <w:t>AC-</w:t>
              </w:r>
              <w:proofErr w:type="spellStart"/>
              <w:r w:rsidRPr="00EF079D">
                <w:t>CellGroupConfig</w:t>
              </w:r>
            </w:ins>
            <w:proofErr w:type="spellEnd"/>
            <w:ins w:id="651" w:author="Liubing (Leo)" w:date="2020-10-31T11:34:00Z">
              <w:r w:rsidRPr="00EF079D">
                <w:t xml:space="preserve"> ::= </w:t>
              </w:r>
              <w:r w:rsidRPr="00EF079D">
                <w:rPr>
                  <w:snapToGrid w:val="0"/>
                </w:rPr>
                <w:t xml:space="preserve">SEQUENCE </w:t>
              </w:r>
              <w:r w:rsidRPr="00EF079D">
                <w:t>{</w:t>
              </w:r>
            </w:ins>
          </w:p>
        </w:tc>
        <w:tc>
          <w:tcPr>
            <w:tcW w:w="2267" w:type="dxa"/>
          </w:tcPr>
          <w:p w:rsidR="00761D7E" w:rsidRPr="00EF079D" w:rsidRDefault="00761D7E" w:rsidP="00C3353F">
            <w:pPr>
              <w:pStyle w:val="TAL"/>
              <w:rPr>
                <w:ins w:id="652" w:author="Liubing (Leo)" w:date="2020-10-31T11:34:00Z"/>
              </w:rPr>
            </w:pPr>
          </w:p>
        </w:tc>
        <w:tc>
          <w:tcPr>
            <w:tcW w:w="1700" w:type="dxa"/>
          </w:tcPr>
          <w:p w:rsidR="00761D7E" w:rsidRPr="00EF079D" w:rsidRDefault="00761D7E" w:rsidP="00C3353F">
            <w:pPr>
              <w:pStyle w:val="TAL"/>
              <w:rPr>
                <w:ins w:id="653" w:author="Liubing (Leo)" w:date="2020-10-31T11:34:00Z"/>
              </w:rPr>
            </w:pPr>
          </w:p>
        </w:tc>
        <w:tc>
          <w:tcPr>
            <w:tcW w:w="1245" w:type="dxa"/>
          </w:tcPr>
          <w:p w:rsidR="00761D7E" w:rsidRPr="00EF079D" w:rsidRDefault="00761D7E" w:rsidP="00C3353F">
            <w:pPr>
              <w:pStyle w:val="TAL"/>
              <w:rPr>
                <w:ins w:id="654" w:author="Liubing (Leo)" w:date="2020-10-31T11:34:00Z"/>
              </w:rPr>
            </w:pPr>
          </w:p>
        </w:tc>
      </w:tr>
      <w:tr w:rsidR="00761D7E" w:rsidRPr="00EF079D" w:rsidTr="00BB23F2">
        <w:trPr>
          <w:ins w:id="655" w:author="Liubing (Leo)" w:date="2020-10-31T11:34:00Z"/>
        </w:trPr>
        <w:tc>
          <w:tcPr>
            <w:tcW w:w="4535" w:type="dxa"/>
          </w:tcPr>
          <w:p w:rsidR="00761D7E" w:rsidRPr="00EF079D" w:rsidRDefault="00761D7E" w:rsidP="00C3353F">
            <w:pPr>
              <w:pStyle w:val="TAL"/>
              <w:rPr>
                <w:ins w:id="656" w:author="Liubing (Leo)" w:date="2020-10-31T11:34:00Z"/>
              </w:rPr>
            </w:pPr>
            <w:ins w:id="657" w:author="Liubing (Leo)" w:date="2020-10-31T11:34:00Z">
              <w:r w:rsidRPr="00EF079D">
                <w:t xml:space="preserve">  </w:t>
              </w:r>
            </w:ins>
            <w:ins w:id="658" w:author="Liubing (Leo)" w:date="2020-10-31T11:37:00Z">
              <w:r w:rsidRPr="00EF079D">
                <w:t>lch-BasedPrioritization-r16</w:t>
              </w:r>
            </w:ins>
          </w:p>
        </w:tc>
        <w:tc>
          <w:tcPr>
            <w:tcW w:w="2267" w:type="dxa"/>
          </w:tcPr>
          <w:p w:rsidR="00761D7E" w:rsidRPr="00EF079D" w:rsidRDefault="00761D7E" w:rsidP="00C3353F">
            <w:pPr>
              <w:pStyle w:val="TAL"/>
              <w:rPr>
                <w:ins w:id="659" w:author="Liubing (Leo)" w:date="2020-10-31T11:34:00Z"/>
                <w:lang w:eastAsia="ja-JP"/>
              </w:rPr>
            </w:pPr>
            <w:ins w:id="660" w:author="Liubing (Leo)" w:date="2020-10-31T11:34:00Z">
              <w:r w:rsidRPr="00EF079D">
                <w:rPr>
                  <w:lang w:eastAsia="zh-CN"/>
                </w:rPr>
                <w:t>e</w:t>
              </w:r>
            </w:ins>
            <w:ins w:id="661" w:author="Liubing (Leo)" w:date="2020-10-31T11:37:00Z">
              <w:r w:rsidRPr="00EF079D">
                <w:rPr>
                  <w:lang w:eastAsia="zh-CN"/>
                </w:rPr>
                <w:t>nabled</w:t>
              </w:r>
            </w:ins>
          </w:p>
        </w:tc>
        <w:tc>
          <w:tcPr>
            <w:tcW w:w="1700" w:type="dxa"/>
          </w:tcPr>
          <w:p w:rsidR="00761D7E" w:rsidRPr="00EF079D" w:rsidRDefault="00761D7E" w:rsidP="00C3353F">
            <w:pPr>
              <w:pStyle w:val="TAL"/>
              <w:rPr>
                <w:ins w:id="662" w:author="Liubing (Leo)" w:date="2020-10-31T11:34:00Z"/>
              </w:rPr>
            </w:pPr>
          </w:p>
        </w:tc>
        <w:tc>
          <w:tcPr>
            <w:tcW w:w="1245" w:type="dxa"/>
          </w:tcPr>
          <w:p w:rsidR="00761D7E" w:rsidRPr="00EF079D" w:rsidRDefault="00761D7E" w:rsidP="00C3353F">
            <w:pPr>
              <w:pStyle w:val="TAL"/>
              <w:rPr>
                <w:ins w:id="663" w:author="Liubing (Leo)" w:date="2020-10-31T11:34:00Z"/>
              </w:rPr>
            </w:pPr>
          </w:p>
        </w:tc>
      </w:tr>
      <w:tr w:rsidR="00761D7E" w:rsidRPr="00EF079D" w:rsidTr="00BB23F2">
        <w:trPr>
          <w:ins w:id="664" w:author="Liubing (Leo)" w:date="2020-10-31T11:34:00Z"/>
        </w:trPr>
        <w:tc>
          <w:tcPr>
            <w:tcW w:w="4535" w:type="dxa"/>
          </w:tcPr>
          <w:p w:rsidR="00761D7E" w:rsidRPr="00EF079D" w:rsidRDefault="00761D7E" w:rsidP="00C3353F">
            <w:pPr>
              <w:pStyle w:val="TAL"/>
              <w:rPr>
                <w:ins w:id="665" w:author="Liubing (Leo)" w:date="2020-10-31T11:34:00Z"/>
              </w:rPr>
            </w:pPr>
            <w:ins w:id="666" w:author="Liubing (Leo)" w:date="2020-10-31T11:34:00Z">
              <w:r w:rsidRPr="00EF079D">
                <w:t>}</w:t>
              </w:r>
            </w:ins>
          </w:p>
        </w:tc>
        <w:tc>
          <w:tcPr>
            <w:tcW w:w="2267" w:type="dxa"/>
          </w:tcPr>
          <w:p w:rsidR="00761D7E" w:rsidRPr="00EF079D" w:rsidRDefault="00761D7E" w:rsidP="00C3353F">
            <w:pPr>
              <w:pStyle w:val="TAL"/>
              <w:rPr>
                <w:ins w:id="667" w:author="Liubing (Leo)" w:date="2020-10-31T11:34:00Z"/>
              </w:rPr>
            </w:pPr>
          </w:p>
        </w:tc>
        <w:tc>
          <w:tcPr>
            <w:tcW w:w="1700" w:type="dxa"/>
          </w:tcPr>
          <w:p w:rsidR="00761D7E" w:rsidRPr="00EF079D" w:rsidRDefault="00761D7E" w:rsidP="00C3353F">
            <w:pPr>
              <w:pStyle w:val="TAL"/>
              <w:rPr>
                <w:ins w:id="668" w:author="Liubing (Leo)" w:date="2020-10-31T11:34:00Z"/>
              </w:rPr>
            </w:pPr>
          </w:p>
        </w:tc>
        <w:tc>
          <w:tcPr>
            <w:tcW w:w="1245" w:type="dxa"/>
          </w:tcPr>
          <w:p w:rsidR="00761D7E" w:rsidRPr="00EF079D" w:rsidRDefault="00761D7E" w:rsidP="00C3353F">
            <w:pPr>
              <w:pStyle w:val="TAL"/>
              <w:rPr>
                <w:ins w:id="669" w:author="Liubing (Leo)" w:date="2020-10-31T11:34:00Z"/>
              </w:rPr>
            </w:pPr>
          </w:p>
        </w:tc>
      </w:tr>
    </w:tbl>
    <w:p w:rsidR="00761D7E" w:rsidRPr="00EF079D" w:rsidRDefault="00761D7E" w:rsidP="00761D7E">
      <w:pPr>
        <w:rPr>
          <w:ins w:id="670" w:author="Liubing (Leo)" w:date="2020-10-31T11:23:00Z"/>
          <w:noProof/>
        </w:rPr>
      </w:pPr>
    </w:p>
    <w:p w:rsidR="00761D7E" w:rsidRPr="00EF079D" w:rsidRDefault="00761D7E" w:rsidP="00C3353F">
      <w:pPr>
        <w:pStyle w:val="TH"/>
        <w:rPr>
          <w:ins w:id="671" w:author="Liubing (Leo)" w:date="2020-10-31T11:23:00Z"/>
        </w:rPr>
      </w:pPr>
      <w:ins w:id="672" w:author="Liubing (Leo)" w:date="2020-10-31T11:23:00Z">
        <w:r w:rsidRPr="00EF079D">
          <w:t xml:space="preserve">Table </w:t>
        </w:r>
      </w:ins>
      <w:ins w:id="673" w:author="Liubing (Leo)" w:date="2021-01-25T20:08:00Z">
        <w:r w:rsidR="00DA7399" w:rsidRPr="00EF079D">
          <w:rPr>
            <w:lang w:eastAsia="en-GB"/>
          </w:rPr>
          <w:t>7.1.1.3.11</w:t>
        </w:r>
      </w:ins>
      <w:ins w:id="674" w:author="Liubing (Leo)" w:date="2020-10-31T11:18:00Z">
        <w:r w:rsidRPr="00EF079D">
          <w:rPr>
            <w:lang w:eastAsia="en-GB"/>
          </w:rPr>
          <w:t>.3.3</w:t>
        </w:r>
      </w:ins>
      <w:ins w:id="675" w:author="Liubing (Leo)" w:date="2020-10-31T11:23:00Z">
        <w:r w:rsidRPr="00EF079D">
          <w:t>-</w:t>
        </w:r>
      </w:ins>
      <w:ins w:id="676" w:author="Liubing (Leo)" w:date="2020-10-31T11:33:00Z">
        <w:r w:rsidRPr="00EF079D">
          <w:t>4</w:t>
        </w:r>
      </w:ins>
      <w:ins w:id="677" w:author="Liubing (Leo)" w:date="2020-10-31T11:23:00Z">
        <w:r w:rsidRPr="00EF079D">
          <w:t xml:space="preserve">: </w:t>
        </w:r>
        <w:proofErr w:type="spellStart"/>
        <w:r w:rsidRPr="00EF079D">
          <w:t>PhysicalCellGroupConfig</w:t>
        </w:r>
        <w:proofErr w:type="spellEnd"/>
        <w:r w:rsidRPr="00EF079D">
          <w:rPr>
            <w:i/>
          </w:rPr>
          <w:t xml:space="preserve"> </w:t>
        </w:r>
        <w:r w:rsidRPr="00EF079D">
          <w:t xml:space="preserve">(Table </w:t>
        </w:r>
      </w:ins>
      <w:ins w:id="678" w:author="Liubing (Leo)" w:date="2021-01-25T20:08:00Z">
        <w:r w:rsidR="00DA7399" w:rsidRPr="00EF079D">
          <w:rPr>
            <w:lang w:eastAsia="en-GB"/>
          </w:rPr>
          <w:t>7.1.1.3.11</w:t>
        </w:r>
      </w:ins>
      <w:ins w:id="679" w:author="Liubing (Leo)" w:date="2020-10-31T11:18:00Z">
        <w:r w:rsidRPr="00EF079D">
          <w:rPr>
            <w:lang w:eastAsia="en-GB"/>
          </w:rPr>
          <w:t>.3.3</w:t>
        </w:r>
      </w:ins>
      <w:ins w:id="680" w:author="Liubing (Leo)" w:date="2020-10-31T11:24:00Z">
        <w:r w:rsidRPr="00EF079D">
          <w:rPr>
            <w:lang w:eastAsia="en-GB"/>
          </w:rPr>
          <w:t>-2</w:t>
        </w:r>
      </w:ins>
      <w:ins w:id="681" w:author="Liubing (Leo)" w:date="2020-10-31T11:23:00Z">
        <w:r w:rsidRPr="00EF0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D7E" w:rsidRPr="00EF079D" w:rsidTr="00BB23F2">
        <w:trPr>
          <w:ins w:id="682" w:author="Liubing (Leo)" w:date="2020-10-31T11:23:00Z"/>
        </w:trPr>
        <w:tc>
          <w:tcPr>
            <w:tcW w:w="9747" w:type="dxa"/>
            <w:gridSpan w:val="4"/>
          </w:tcPr>
          <w:p w:rsidR="00761D7E" w:rsidRPr="00EF079D" w:rsidRDefault="00761D7E" w:rsidP="00C3353F">
            <w:pPr>
              <w:pStyle w:val="TAL"/>
              <w:rPr>
                <w:ins w:id="683" w:author="Liubing (Leo)" w:date="2020-10-31T11:23:00Z"/>
              </w:rPr>
            </w:pPr>
            <w:ins w:id="684" w:author="Liubing (Leo)" w:date="2020-10-31T11:23:00Z">
              <w:r w:rsidRPr="00EF079D">
                <w:t>Derivation Path: TS 38.508-1 [4], Table 4.6.3-106</w:t>
              </w:r>
            </w:ins>
          </w:p>
        </w:tc>
      </w:tr>
      <w:tr w:rsidR="00761D7E" w:rsidRPr="00EF079D" w:rsidTr="00BB23F2">
        <w:trPr>
          <w:ins w:id="685" w:author="Liubing (Leo)" w:date="2020-10-31T11:23:00Z"/>
        </w:trPr>
        <w:tc>
          <w:tcPr>
            <w:tcW w:w="4535" w:type="dxa"/>
          </w:tcPr>
          <w:p w:rsidR="00761D7E" w:rsidRPr="00EF079D" w:rsidRDefault="00761D7E" w:rsidP="00C3353F">
            <w:pPr>
              <w:pStyle w:val="TAH"/>
              <w:rPr>
                <w:ins w:id="686" w:author="Liubing (Leo)" w:date="2020-10-31T11:23:00Z"/>
              </w:rPr>
            </w:pPr>
            <w:ins w:id="687" w:author="Liubing (Leo)" w:date="2020-10-31T11:23:00Z">
              <w:r w:rsidRPr="00EF079D">
                <w:t>Information Element</w:t>
              </w:r>
            </w:ins>
          </w:p>
        </w:tc>
        <w:tc>
          <w:tcPr>
            <w:tcW w:w="2267" w:type="dxa"/>
          </w:tcPr>
          <w:p w:rsidR="00761D7E" w:rsidRPr="00EF079D" w:rsidRDefault="00761D7E" w:rsidP="00C3353F">
            <w:pPr>
              <w:pStyle w:val="TAH"/>
              <w:rPr>
                <w:ins w:id="688" w:author="Liubing (Leo)" w:date="2020-10-31T11:23:00Z"/>
              </w:rPr>
            </w:pPr>
            <w:ins w:id="689" w:author="Liubing (Leo)" w:date="2020-10-31T11:23:00Z">
              <w:r w:rsidRPr="00EF079D">
                <w:t>Value/remark</w:t>
              </w:r>
            </w:ins>
          </w:p>
        </w:tc>
        <w:tc>
          <w:tcPr>
            <w:tcW w:w="1700" w:type="dxa"/>
          </w:tcPr>
          <w:p w:rsidR="00761D7E" w:rsidRPr="00EF079D" w:rsidRDefault="00761D7E" w:rsidP="00C3353F">
            <w:pPr>
              <w:pStyle w:val="TAH"/>
              <w:rPr>
                <w:ins w:id="690" w:author="Liubing (Leo)" w:date="2020-10-31T11:23:00Z"/>
              </w:rPr>
            </w:pPr>
            <w:ins w:id="691" w:author="Liubing (Leo)" w:date="2020-10-31T11:23:00Z">
              <w:r w:rsidRPr="00EF079D">
                <w:t>Comment</w:t>
              </w:r>
            </w:ins>
          </w:p>
        </w:tc>
        <w:tc>
          <w:tcPr>
            <w:tcW w:w="1245" w:type="dxa"/>
          </w:tcPr>
          <w:p w:rsidR="00761D7E" w:rsidRPr="00EF079D" w:rsidRDefault="00761D7E" w:rsidP="00C3353F">
            <w:pPr>
              <w:pStyle w:val="TAH"/>
              <w:rPr>
                <w:ins w:id="692" w:author="Liubing (Leo)" w:date="2020-10-31T11:23:00Z"/>
              </w:rPr>
            </w:pPr>
            <w:ins w:id="693" w:author="Liubing (Leo)" w:date="2020-10-31T11:23:00Z">
              <w:r w:rsidRPr="00EF079D">
                <w:t>Condition</w:t>
              </w:r>
            </w:ins>
          </w:p>
        </w:tc>
      </w:tr>
      <w:tr w:rsidR="00761D7E" w:rsidRPr="00EF079D" w:rsidTr="00BB23F2">
        <w:trPr>
          <w:ins w:id="694" w:author="Liubing (Leo)" w:date="2020-10-31T11:23:00Z"/>
        </w:trPr>
        <w:tc>
          <w:tcPr>
            <w:tcW w:w="4535" w:type="dxa"/>
          </w:tcPr>
          <w:p w:rsidR="00761D7E" w:rsidRPr="00EF079D" w:rsidRDefault="00761D7E" w:rsidP="00C3353F">
            <w:pPr>
              <w:pStyle w:val="TAL"/>
              <w:rPr>
                <w:ins w:id="695" w:author="Liubing (Leo)" w:date="2020-10-31T11:23:00Z"/>
              </w:rPr>
            </w:pPr>
            <w:proofErr w:type="spellStart"/>
            <w:ins w:id="696" w:author="Liubing (Leo)" w:date="2020-10-31T11:23:00Z">
              <w:r w:rsidRPr="00EF079D">
                <w:t>PhysicalCellGroupConfig</w:t>
              </w:r>
              <w:proofErr w:type="spellEnd"/>
              <w:r w:rsidRPr="00EF079D">
                <w:t xml:space="preserve"> ::= </w:t>
              </w:r>
              <w:r w:rsidRPr="00EF079D">
                <w:rPr>
                  <w:snapToGrid w:val="0"/>
                </w:rPr>
                <w:t xml:space="preserve">SEQUENCE </w:t>
              </w:r>
              <w:r w:rsidRPr="00EF079D">
                <w:t>{</w:t>
              </w:r>
            </w:ins>
          </w:p>
        </w:tc>
        <w:tc>
          <w:tcPr>
            <w:tcW w:w="2267" w:type="dxa"/>
          </w:tcPr>
          <w:p w:rsidR="00761D7E" w:rsidRPr="00EF079D" w:rsidRDefault="00761D7E" w:rsidP="00C3353F">
            <w:pPr>
              <w:pStyle w:val="TAL"/>
              <w:rPr>
                <w:ins w:id="697" w:author="Liubing (Leo)" w:date="2020-10-31T11:23:00Z"/>
              </w:rPr>
            </w:pPr>
          </w:p>
        </w:tc>
        <w:tc>
          <w:tcPr>
            <w:tcW w:w="1700" w:type="dxa"/>
          </w:tcPr>
          <w:p w:rsidR="00761D7E" w:rsidRPr="00EF079D" w:rsidRDefault="00761D7E" w:rsidP="00C3353F">
            <w:pPr>
              <w:pStyle w:val="TAL"/>
              <w:rPr>
                <w:ins w:id="698" w:author="Liubing (Leo)" w:date="2020-10-31T11:23:00Z"/>
              </w:rPr>
            </w:pPr>
          </w:p>
        </w:tc>
        <w:tc>
          <w:tcPr>
            <w:tcW w:w="1245" w:type="dxa"/>
          </w:tcPr>
          <w:p w:rsidR="00761D7E" w:rsidRPr="00EF079D" w:rsidRDefault="00761D7E" w:rsidP="00C3353F">
            <w:pPr>
              <w:pStyle w:val="TAL"/>
              <w:rPr>
                <w:ins w:id="699" w:author="Liubing (Leo)" w:date="2020-10-31T11:23:00Z"/>
              </w:rPr>
            </w:pPr>
          </w:p>
        </w:tc>
      </w:tr>
      <w:tr w:rsidR="00761D7E" w:rsidRPr="00EF079D" w:rsidTr="00BB23F2">
        <w:trPr>
          <w:ins w:id="700" w:author="Liubing (Leo)" w:date="2020-10-31T11:23:00Z"/>
        </w:trPr>
        <w:tc>
          <w:tcPr>
            <w:tcW w:w="4535" w:type="dxa"/>
          </w:tcPr>
          <w:p w:rsidR="00761D7E" w:rsidRPr="00EF079D" w:rsidRDefault="00761D7E" w:rsidP="00C3353F">
            <w:pPr>
              <w:pStyle w:val="TAL"/>
              <w:rPr>
                <w:ins w:id="701" w:author="Liubing (Leo)" w:date="2020-10-31T11:23:00Z"/>
              </w:rPr>
            </w:pPr>
            <w:ins w:id="702" w:author="Liubing (Leo)" w:date="2020-10-31T11:23:00Z">
              <w:r w:rsidRPr="00EF079D">
                <w:t xml:space="preserve">  cs-RNTI</w:t>
              </w:r>
            </w:ins>
          </w:p>
        </w:tc>
        <w:tc>
          <w:tcPr>
            <w:tcW w:w="2267" w:type="dxa"/>
          </w:tcPr>
          <w:p w:rsidR="00761D7E" w:rsidRPr="00EF079D" w:rsidRDefault="00761D7E" w:rsidP="00C3353F">
            <w:pPr>
              <w:pStyle w:val="TAL"/>
              <w:rPr>
                <w:ins w:id="703" w:author="Liubing (Leo)" w:date="2020-10-31T11:23:00Z"/>
                <w:lang w:eastAsia="ja-JP"/>
              </w:rPr>
            </w:pPr>
            <w:ins w:id="704" w:author="Liubing (Leo)" w:date="2020-10-31T11:23:00Z">
              <w:r w:rsidRPr="00EF079D">
                <w:rPr>
                  <w:lang w:eastAsia="zh-CN"/>
                </w:rPr>
                <w:t>‘FFE0’H</w:t>
              </w:r>
            </w:ins>
          </w:p>
        </w:tc>
        <w:tc>
          <w:tcPr>
            <w:tcW w:w="1700" w:type="dxa"/>
          </w:tcPr>
          <w:p w:rsidR="00761D7E" w:rsidRPr="00EF079D" w:rsidRDefault="00761D7E" w:rsidP="00C3353F">
            <w:pPr>
              <w:pStyle w:val="TAL"/>
              <w:rPr>
                <w:ins w:id="705" w:author="Liubing (Leo)" w:date="2020-10-31T11:23:00Z"/>
              </w:rPr>
            </w:pPr>
          </w:p>
        </w:tc>
        <w:tc>
          <w:tcPr>
            <w:tcW w:w="1245" w:type="dxa"/>
          </w:tcPr>
          <w:p w:rsidR="00761D7E" w:rsidRPr="00EF079D" w:rsidRDefault="00761D7E" w:rsidP="00C3353F">
            <w:pPr>
              <w:pStyle w:val="TAL"/>
              <w:rPr>
                <w:ins w:id="706" w:author="Liubing (Leo)" w:date="2020-10-31T11:23:00Z"/>
              </w:rPr>
            </w:pPr>
          </w:p>
        </w:tc>
      </w:tr>
      <w:tr w:rsidR="00761D7E" w:rsidRPr="00EF079D" w:rsidTr="00BB23F2">
        <w:trPr>
          <w:ins w:id="707" w:author="Liubing (Leo)" w:date="2020-10-31T11:23:00Z"/>
        </w:trPr>
        <w:tc>
          <w:tcPr>
            <w:tcW w:w="4535" w:type="dxa"/>
          </w:tcPr>
          <w:p w:rsidR="00761D7E" w:rsidRPr="00EF079D" w:rsidRDefault="00761D7E" w:rsidP="00C3353F">
            <w:pPr>
              <w:pStyle w:val="TAL"/>
              <w:rPr>
                <w:ins w:id="708" w:author="Liubing (Leo)" w:date="2020-10-31T11:23:00Z"/>
              </w:rPr>
            </w:pPr>
            <w:ins w:id="709" w:author="Liubing (Leo)" w:date="2020-10-31T11:23:00Z">
              <w:r w:rsidRPr="00EF079D">
                <w:t>}</w:t>
              </w:r>
            </w:ins>
          </w:p>
        </w:tc>
        <w:tc>
          <w:tcPr>
            <w:tcW w:w="2267" w:type="dxa"/>
          </w:tcPr>
          <w:p w:rsidR="00761D7E" w:rsidRPr="00EF079D" w:rsidRDefault="00761D7E" w:rsidP="00C3353F">
            <w:pPr>
              <w:pStyle w:val="TAL"/>
              <w:rPr>
                <w:ins w:id="710" w:author="Liubing (Leo)" w:date="2020-10-31T11:23:00Z"/>
              </w:rPr>
            </w:pPr>
          </w:p>
        </w:tc>
        <w:tc>
          <w:tcPr>
            <w:tcW w:w="1700" w:type="dxa"/>
          </w:tcPr>
          <w:p w:rsidR="00761D7E" w:rsidRPr="00EF079D" w:rsidRDefault="00761D7E" w:rsidP="00C3353F">
            <w:pPr>
              <w:pStyle w:val="TAL"/>
              <w:rPr>
                <w:ins w:id="711" w:author="Liubing (Leo)" w:date="2020-10-31T11:23:00Z"/>
              </w:rPr>
            </w:pPr>
          </w:p>
        </w:tc>
        <w:tc>
          <w:tcPr>
            <w:tcW w:w="1245" w:type="dxa"/>
          </w:tcPr>
          <w:p w:rsidR="00761D7E" w:rsidRPr="00EF079D" w:rsidRDefault="00761D7E" w:rsidP="00C3353F">
            <w:pPr>
              <w:pStyle w:val="TAL"/>
              <w:rPr>
                <w:ins w:id="712" w:author="Liubing (Leo)" w:date="2020-10-31T11:23:00Z"/>
              </w:rPr>
            </w:pPr>
          </w:p>
        </w:tc>
      </w:tr>
    </w:tbl>
    <w:p w:rsidR="003D4A19" w:rsidRPr="00EF079D" w:rsidDel="00C307C7" w:rsidRDefault="003D4A19" w:rsidP="00A44D93">
      <w:pPr>
        <w:rPr>
          <w:del w:id="713" w:author="Liubing (Leo)" w:date="2021-01-22T10:04:00Z"/>
          <w:noProof/>
        </w:rPr>
      </w:pPr>
    </w:p>
    <w:p w:rsidR="001E41F3" w:rsidRPr="001F470D" w:rsidRDefault="003D4A19" w:rsidP="001F470D">
      <w:pPr>
        <w:pStyle w:val="H6"/>
        <w:rPr>
          <w:b/>
          <w:noProof/>
          <w:color w:val="00B0F0"/>
          <w:lang w:eastAsia="zh-CN"/>
        </w:rPr>
      </w:pPr>
      <w:r w:rsidRPr="00EF079D">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F30" w:rsidRDefault="00C56F30">
      <w:r>
        <w:separator/>
      </w:r>
    </w:p>
  </w:endnote>
  <w:endnote w:type="continuationSeparator" w:id="0">
    <w:p w:rsidR="00C56F30" w:rsidRDefault="00C5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F30" w:rsidRDefault="00C56F30">
      <w:r>
        <w:separator/>
      </w:r>
    </w:p>
  </w:footnote>
  <w:footnote w:type="continuationSeparator" w:id="0">
    <w:p w:rsidR="00C56F30" w:rsidRDefault="00C56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C8E4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60A463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CEACBE2"/>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AB"/>
    <w:rsid w:val="00050F31"/>
    <w:rsid w:val="00071BC2"/>
    <w:rsid w:val="000817BF"/>
    <w:rsid w:val="000A6394"/>
    <w:rsid w:val="000B7FED"/>
    <w:rsid w:val="000C038A"/>
    <w:rsid w:val="000C6598"/>
    <w:rsid w:val="000D44B3"/>
    <w:rsid w:val="001178B2"/>
    <w:rsid w:val="00137F40"/>
    <w:rsid w:val="00145D43"/>
    <w:rsid w:val="001547DF"/>
    <w:rsid w:val="001547FE"/>
    <w:rsid w:val="00163AF9"/>
    <w:rsid w:val="00184C17"/>
    <w:rsid w:val="00192C46"/>
    <w:rsid w:val="001A08B3"/>
    <w:rsid w:val="001A7B60"/>
    <w:rsid w:val="001B52F0"/>
    <w:rsid w:val="001B6E79"/>
    <w:rsid w:val="001B7961"/>
    <w:rsid w:val="001B7A65"/>
    <w:rsid w:val="001E41F3"/>
    <w:rsid w:val="001E6674"/>
    <w:rsid w:val="001F470D"/>
    <w:rsid w:val="002006D8"/>
    <w:rsid w:val="00211991"/>
    <w:rsid w:val="0026004D"/>
    <w:rsid w:val="002640DD"/>
    <w:rsid w:val="00273E88"/>
    <w:rsid w:val="00275D12"/>
    <w:rsid w:val="00284FEB"/>
    <w:rsid w:val="002860C4"/>
    <w:rsid w:val="002A7662"/>
    <w:rsid w:val="002B5741"/>
    <w:rsid w:val="002D6165"/>
    <w:rsid w:val="002E472E"/>
    <w:rsid w:val="00305409"/>
    <w:rsid w:val="00321439"/>
    <w:rsid w:val="00321834"/>
    <w:rsid w:val="003609EF"/>
    <w:rsid w:val="0036231A"/>
    <w:rsid w:val="00362A0B"/>
    <w:rsid w:val="00363B1E"/>
    <w:rsid w:val="00374DD4"/>
    <w:rsid w:val="003C02E0"/>
    <w:rsid w:val="003D4A19"/>
    <w:rsid w:val="003E1A36"/>
    <w:rsid w:val="00410371"/>
    <w:rsid w:val="004242F1"/>
    <w:rsid w:val="00471841"/>
    <w:rsid w:val="00472F9C"/>
    <w:rsid w:val="00477DF0"/>
    <w:rsid w:val="004A220A"/>
    <w:rsid w:val="004B75B7"/>
    <w:rsid w:val="00512CB7"/>
    <w:rsid w:val="0051580D"/>
    <w:rsid w:val="0052435E"/>
    <w:rsid w:val="00547111"/>
    <w:rsid w:val="00551024"/>
    <w:rsid w:val="00592D74"/>
    <w:rsid w:val="005972EE"/>
    <w:rsid w:val="005D2326"/>
    <w:rsid w:val="005E2C44"/>
    <w:rsid w:val="005E50B7"/>
    <w:rsid w:val="005E6649"/>
    <w:rsid w:val="005F778D"/>
    <w:rsid w:val="00621188"/>
    <w:rsid w:val="006257ED"/>
    <w:rsid w:val="00640B56"/>
    <w:rsid w:val="00665C47"/>
    <w:rsid w:val="00676CB4"/>
    <w:rsid w:val="00695808"/>
    <w:rsid w:val="006A126F"/>
    <w:rsid w:val="006A58D0"/>
    <w:rsid w:val="006B46FB"/>
    <w:rsid w:val="006B7716"/>
    <w:rsid w:val="006D34F5"/>
    <w:rsid w:val="006E21FB"/>
    <w:rsid w:val="006E2254"/>
    <w:rsid w:val="00720921"/>
    <w:rsid w:val="007257BB"/>
    <w:rsid w:val="00733F53"/>
    <w:rsid w:val="00761D7E"/>
    <w:rsid w:val="00765F27"/>
    <w:rsid w:val="00792342"/>
    <w:rsid w:val="0079483B"/>
    <w:rsid w:val="007977A8"/>
    <w:rsid w:val="007B512A"/>
    <w:rsid w:val="007C2097"/>
    <w:rsid w:val="007D6A07"/>
    <w:rsid w:val="007F7259"/>
    <w:rsid w:val="008040A8"/>
    <w:rsid w:val="00815BB1"/>
    <w:rsid w:val="00825102"/>
    <w:rsid w:val="008279FA"/>
    <w:rsid w:val="008626E7"/>
    <w:rsid w:val="00870EE7"/>
    <w:rsid w:val="008863B9"/>
    <w:rsid w:val="00895CB3"/>
    <w:rsid w:val="008A45A6"/>
    <w:rsid w:val="008A73EF"/>
    <w:rsid w:val="008C0D59"/>
    <w:rsid w:val="008C5435"/>
    <w:rsid w:val="008F3789"/>
    <w:rsid w:val="008F686C"/>
    <w:rsid w:val="009148DE"/>
    <w:rsid w:val="00941E30"/>
    <w:rsid w:val="00964A50"/>
    <w:rsid w:val="009777D9"/>
    <w:rsid w:val="00991B88"/>
    <w:rsid w:val="009A5753"/>
    <w:rsid w:val="009A579D"/>
    <w:rsid w:val="009D5072"/>
    <w:rsid w:val="009E3297"/>
    <w:rsid w:val="009F734F"/>
    <w:rsid w:val="00A246B6"/>
    <w:rsid w:val="00A316B5"/>
    <w:rsid w:val="00A44D93"/>
    <w:rsid w:val="00A46A17"/>
    <w:rsid w:val="00A47E70"/>
    <w:rsid w:val="00A50CF0"/>
    <w:rsid w:val="00A7671C"/>
    <w:rsid w:val="00A8540F"/>
    <w:rsid w:val="00AA2CBC"/>
    <w:rsid w:val="00AA6FBE"/>
    <w:rsid w:val="00AC5820"/>
    <w:rsid w:val="00AD1CD8"/>
    <w:rsid w:val="00B2445D"/>
    <w:rsid w:val="00B258BB"/>
    <w:rsid w:val="00B37EAD"/>
    <w:rsid w:val="00B50034"/>
    <w:rsid w:val="00B67B97"/>
    <w:rsid w:val="00B67EB9"/>
    <w:rsid w:val="00B7439E"/>
    <w:rsid w:val="00B76FF7"/>
    <w:rsid w:val="00B968C8"/>
    <w:rsid w:val="00BA3EC5"/>
    <w:rsid w:val="00BA51D9"/>
    <w:rsid w:val="00BB5DFC"/>
    <w:rsid w:val="00BD279D"/>
    <w:rsid w:val="00BD6BB8"/>
    <w:rsid w:val="00BE3064"/>
    <w:rsid w:val="00C10FE6"/>
    <w:rsid w:val="00C17078"/>
    <w:rsid w:val="00C20277"/>
    <w:rsid w:val="00C307C7"/>
    <w:rsid w:val="00C3353F"/>
    <w:rsid w:val="00C3763C"/>
    <w:rsid w:val="00C56F30"/>
    <w:rsid w:val="00C66BA2"/>
    <w:rsid w:val="00C6724D"/>
    <w:rsid w:val="00C67A38"/>
    <w:rsid w:val="00C718A8"/>
    <w:rsid w:val="00C95985"/>
    <w:rsid w:val="00CC5026"/>
    <w:rsid w:val="00CC68D0"/>
    <w:rsid w:val="00D02045"/>
    <w:rsid w:val="00D03F9A"/>
    <w:rsid w:val="00D055A6"/>
    <w:rsid w:val="00D06D51"/>
    <w:rsid w:val="00D24991"/>
    <w:rsid w:val="00D50255"/>
    <w:rsid w:val="00D66520"/>
    <w:rsid w:val="00D71217"/>
    <w:rsid w:val="00DA2A7F"/>
    <w:rsid w:val="00DA7399"/>
    <w:rsid w:val="00DE34CF"/>
    <w:rsid w:val="00E00F8E"/>
    <w:rsid w:val="00E059DF"/>
    <w:rsid w:val="00E13F3D"/>
    <w:rsid w:val="00E34898"/>
    <w:rsid w:val="00E75439"/>
    <w:rsid w:val="00EB09B7"/>
    <w:rsid w:val="00EE7D7C"/>
    <w:rsid w:val="00EF079D"/>
    <w:rsid w:val="00F01990"/>
    <w:rsid w:val="00F25A61"/>
    <w:rsid w:val="00F25D98"/>
    <w:rsid w:val="00F300FB"/>
    <w:rsid w:val="00F671BC"/>
    <w:rsid w:val="00FB387D"/>
    <w:rsid w:val="00FB45A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A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paragraph" w:customStyle="1" w:styleId="B6">
    <w:name w:val="B6"/>
    <w:basedOn w:val="a"/>
    <w:rsid w:val="00825102"/>
    <w:pPr>
      <w:overflowPunct w:val="0"/>
      <w:autoSpaceDE w:val="0"/>
      <w:autoSpaceDN w:val="0"/>
      <w:adjustRightInd w:val="0"/>
      <w:ind w:left="1985"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04737422">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085183883">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19CF9-FC12-4A0E-AF51-60854968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Pages>
  <Words>2990</Words>
  <Characters>17044</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cp:revision>
  <cp:lastPrinted>1900-01-01T00:00:00Z</cp:lastPrinted>
  <dcterms:created xsi:type="dcterms:W3CDTF">2021-02-25T02:11:00Z</dcterms:created>
  <dcterms:modified xsi:type="dcterms:W3CDTF">2021-02-26T09:14:00Z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(3)p/QtiVikeEKX0DdvWmvoxsdhb2QD1cloXgDSabhPwfXDcElVPmBcPwHorjHw+RdajB+Elyrf
vIAqb/+xl0P7qnJmb+VAMHYsyD/j1b2jw5O8JDyLxyDsDaoyNQVY6OsUTTojIAPQcpn2mplR
Ks6Hn1f5yBMmowya2pL6r3ii4bqG12VWtEm+3nEah1PidoAVNgE2KXd6WLTVAtdOav1uJDgs
owoHT8YtmG89MVrjOD</vt:lpwstr>
  </property>
  <property fmtid="{D5CDD505-2E9C-101B-9397-08002B2CF9AE}" pid="22" name="_2015_ms_pID_7253431">
    <vt:lpwstr>44cyhpfwgXRWL9v76bmgUUNuJsUseG+pfX61qm993OU9P7g69nCF2i
z2nnIdFDXf1h99gV4F+XT0cD2tGF0zzJDOTjiiDLlMnMCfVfk2XDrF7GWV9YXw2d15wJxRuh
iqiImCH8hWsdsDV3IY0Od9mA9uXDx6AC0f4C3MT16b1acOJqTC20FxI+uOvo9VXVhyCx7/XZ
NhoVCYKmvt1w95aafn6SLdWghYF1PsxZXmvg</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